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37EBB" w:rsidR="001C658E" w:rsidP="00B15FEB" w:rsidRDefault="001C658E" w14:paraId="f8ceb66" w14:textId="f8ceb66">
      <w:pPr>
        <w:spacing w:after="0" w:line="240" w:lineRule="auto"/>
        <w:jc w:val="both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E44A2" w:rsidR="001C658E" w:rsidP="00B15FEB" w:rsidRDefault="001C658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E44A2">
        <w:rPr>
          <w:rFonts w:ascii="Times New Roman" w:hAnsi="Times New Roman"/>
          <w:bCs/>
          <w:sz w:val="24"/>
          <w:szCs w:val="24"/>
        </w:rPr>
        <w:t>Z A P I S N I K</w:t>
      </w:r>
    </w:p>
    <w:p w:rsidRPr="000E44A2" w:rsidR="009E0085" w:rsidP="00DC1FB3" w:rsidRDefault="001C43F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od </w:t>
      </w:r>
      <w:r w:rsidR="00834417">
        <w:rPr>
          <w:rFonts w:ascii="Times New Roman" w:hAnsi="Times New Roman"/>
          <w:bCs/>
          <w:sz w:val="24"/>
          <w:szCs w:val="24"/>
        </w:rPr>
        <w:t>15</w:t>
      </w:r>
      <w:r w:rsidRPr="000E44A2" w:rsidR="00DC1FB3">
        <w:rPr>
          <w:rFonts w:ascii="Times New Roman" w:hAnsi="Times New Roman"/>
          <w:bCs/>
          <w:sz w:val="24"/>
          <w:szCs w:val="24"/>
        </w:rPr>
        <w:t xml:space="preserve">. </w:t>
      </w:r>
      <w:r w:rsidR="00834417">
        <w:rPr>
          <w:rFonts w:ascii="Times New Roman" w:hAnsi="Times New Roman"/>
          <w:bCs/>
          <w:sz w:val="24"/>
          <w:szCs w:val="24"/>
        </w:rPr>
        <w:t>srpnja 2020</w:t>
      </w:r>
      <w:r w:rsidRPr="000E44A2" w:rsidR="009E0085">
        <w:rPr>
          <w:rFonts w:ascii="Times New Roman" w:hAnsi="Times New Roman"/>
          <w:bCs/>
          <w:sz w:val="24"/>
          <w:szCs w:val="24"/>
        </w:rPr>
        <w:t xml:space="preserve">. </w:t>
      </w:r>
    </w:p>
    <w:p w:rsidRPr="00F93755" w:rsidR="006A4D6F" w:rsidP="00B15FEB" w:rsidRDefault="009E00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sastavlj</w:t>
      </w:r>
      <w:r w:rsidRPr="000E44A2" w:rsidR="00DC1FB3">
        <w:rPr>
          <w:rFonts w:ascii="Times New Roman" w:hAnsi="Times New Roman"/>
          <w:sz w:val="24"/>
          <w:szCs w:val="24"/>
        </w:rPr>
        <w:t xml:space="preserve">en kod Trgovačkog suda u Zadru </w:t>
      </w:r>
      <w:r w:rsidRPr="000E44A2" w:rsidR="00E6256C">
        <w:rPr>
          <w:rFonts w:ascii="Times New Roman" w:hAnsi="Times New Roman"/>
          <w:sz w:val="24"/>
          <w:szCs w:val="24"/>
        </w:rPr>
        <w:t xml:space="preserve">na ročištu radi </w:t>
      </w:r>
      <w:r w:rsidRPr="000E44A2">
        <w:rPr>
          <w:rFonts w:ascii="Times New Roman" w:hAnsi="Times New Roman"/>
          <w:sz w:val="24"/>
          <w:szCs w:val="24"/>
        </w:rPr>
        <w:t>ispitivanj</w:t>
      </w:r>
      <w:r w:rsidRPr="000E44A2" w:rsidR="00E6256C">
        <w:rPr>
          <w:rFonts w:ascii="Times New Roman" w:hAnsi="Times New Roman"/>
          <w:sz w:val="24"/>
          <w:szCs w:val="24"/>
        </w:rPr>
        <w:t>a</w:t>
      </w:r>
      <w:r w:rsidRPr="000E44A2">
        <w:rPr>
          <w:rFonts w:ascii="Times New Roman" w:hAnsi="Times New Roman"/>
          <w:sz w:val="24"/>
          <w:szCs w:val="24"/>
        </w:rPr>
        <w:t xml:space="preserve"> tražbina u predstečajnom postupku nad dužnikom </w:t>
      </w:r>
      <w:r w:rsidRPr="005F09E4" w:rsidR="00834417">
        <w:rPr>
          <w:rFonts w:ascii="Times New Roman" w:hAnsi="Times New Roman"/>
          <w:sz w:val="24"/>
          <w:szCs w:val="24"/>
        </w:rPr>
        <w:t>CASH HOLDINGS d.o.o., Pakoštane, Frankopanska 21, Pakoštane, OIB: 31382410398</w:t>
      </w:r>
    </w:p>
    <w:p w:rsidRPr="000E44A2" w:rsidR="000307B4" w:rsidP="00B15FEB" w:rsidRDefault="000307B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Pr="000E44A2" w:rsidR="009E0085" w:rsidP="00B15FEB" w:rsidRDefault="00DC1F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E44A2">
        <w:rPr>
          <w:rFonts w:ascii="Times New Roman" w:hAnsi="Times New Roman"/>
          <w:bCs/>
          <w:sz w:val="24"/>
          <w:szCs w:val="24"/>
        </w:rPr>
        <w:t xml:space="preserve">Nazočni od suda: </w:t>
      </w:r>
    </w:p>
    <w:p w:rsidRPr="000E44A2" w:rsidR="009E0085" w:rsidP="00B15FEB" w:rsidRDefault="006D76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Ardena Bajlo</w:t>
      </w:r>
      <w:r w:rsidRPr="000E44A2" w:rsidR="00DC1FB3">
        <w:rPr>
          <w:rFonts w:ascii="Times New Roman" w:hAnsi="Times New Roman"/>
          <w:sz w:val="24"/>
          <w:szCs w:val="24"/>
        </w:rPr>
        <w:t>,</w:t>
      </w:r>
      <w:r w:rsidRPr="000E44A2" w:rsidR="00B2269B">
        <w:rPr>
          <w:rFonts w:ascii="Times New Roman" w:hAnsi="Times New Roman"/>
          <w:sz w:val="24"/>
          <w:szCs w:val="24"/>
        </w:rPr>
        <w:t xml:space="preserve"> </w:t>
      </w:r>
      <w:r w:rsidRPr="000E44A2" w:rsidR="0009467A">
        <w:rPr>
          <w:rFonts w:ascii="Times New Roman" w:hAnsi="Times New Roman"/>
          <w:sz w:val="24"/>
          <w:szCs w:val="24"/>
        </w:rPr>
        <w:t>sutkinja</w:t>
      </w:r>
      <w:r w:rsidRPr="000E44A2" w:rsidR="009E0085">
        <w:rPr>
          <w:rFonts w:ascii="Times New Roman" w:hAnsi="Times New Roman"/>
          <w:sz w:val="24"/>
          <w:szCs w:val="24"/>
        </w:rPr>
        <w:t xml:space="preserve"> </w:t>
      </w:r>
    </w:p>
    <w:p w:rsidRPr="000E44A2" w:rsidR="0009467A" w:rsidP="00B15FEB" w:rsidRDefault="006D76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Ante Rubelj</w:t>
      </w:r>
      <w:r w:rsidRPr="000E44A2" w:rsidR="00DC1FB3">
        <w:rPr>
          <w:rFonts w:ascii="Times New Roman" w:hAnsi="Times New Roman"/>
          <w:sz w:val="24"/>
          <w:szCs w:val="24"/>
        </w:rPr>
        <w:t>,</w:t>
      </w:r>
      <w:r w:rsidRPr="000E44A2" w:rsidR="009E0085">
        <w:rPr>
          <w:rFonts w:ascii="Times New Roman" w:hAnsi="Times New Roman"/>
          <w:sz w:val="24"/>
          <w:szCs w:val="24"/>
        </w:rPr>
        <w:t xml:space="preserve"> zapisničar</w:t>
      </w:r>
    </w:p>
    <w:p w:rsidRPr="000E44A2" w:rsidR="00B15FEB" w:rsidP="00B15FEB" w:rsidRDefault="00B15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DC1FB3" w:rsidP="00B15FEB" w:rsidRDefault="00E625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Započeto </w:t>
      </w:r>
      <w:r w:rsidRPr="000E44A2" w:rsidR="009E0085">
        <w:rPr>
          <w:rFonts w:ascii="Times New Roman" w:hAnsi="Times New Roman"/>
          <w:sz w:val="24"/>
          <w:szCs w:val="24"/>
        </w:rPr>
        <w:t xml:space="preserve">u </w:t>
      </w:r>
      <w:r w:rsidR="00834417">
        <w:rPr>
          <w:rFonts w:ascii="Times New Roman" w:hAnsi="Times New Roman"/>
          <w:sz w:val="24"/>
          <w:szCs w:val="24"/>
        </w:rPr>
        <w:t>10</w:t>
      </w:r>
      <w:r w:rsidRPr="000E44A2" w:rsidR="00B15FEB">
        <w:rPr>
          <w:rFonts w:ascii="Times New Roman" w:hAnsi="Times New Roman"/>
          <w:sz w:val="24"/>
          <w:szCs w:val="24"/>
        </w:rPr>
        <w:t>,</w:t>
      </w:r>
      <w:r w:rsidR="00C032A8">
        <w:rPr>
          <w:rFonts w:ascii="Times New Roman" w:hAnsi="Times New Roman"/>
          <w:sz w:val="24"/>
          <w:szCs w:val="24"/>
        </w:rPr>
        <w:t>45</w:t>
      </w:r>
      <w:r w:rsidRPr="000E44A2" w:rsidR="0009467A">
        <w:rPr>
          <w:rFonts w:ascii="Times New Roman" w:hAnsi="Times New Roman"/>
          <w:sz w:val="24"/>
          <w:szCs w:val="24"/>
        </w:rPr>
        <w:t xml:space="preserve"> </w:t>
      </w:r>
      <w:r w:rsidRPr="000E44A2" w:rsidR="009E0085">
        <w:rPr>
          <w:rFonts w:ascii="Times New Roman" w:hAnsi="Times New Roman"/>
          <w:sz w:val="24"/>
          <w:szCs w:val="24"/>
        </w:rPr>
        <w:t>sati.</w:t>
      </w:r>
      <w:r w:rsidRPr="000E44A2">
        <w:rPr>
          <w:rFonts w:ascii="Times New Roman" w:hAnsi="Times New Roman"/>
          <w:sz w:val="24"/>
          <w:szCs w:val="24"/>
        </w:rPr>
        <w:t xml:space="preserve"> </w:t>
      </w:r>
    </w:p>
    <w:p w:rsidRPr="000E44A2" w:rsidR="009E0085" w:rsidP="00B15FEB" w:rsidRDefault="00E625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Ročište je javno.</w:t>
      </w:r>
    </w:p>
    <w:p w:rsidRPr="000E44A2" w:rsidR="000307B4" w:rsidP="00B15FEB" w:rsidRDefault="000307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0E44A2" w:rsidR="0009467A" w:rsidP="00B15FEB" w:rsidRDefault="000946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su pristupili: </w:t>
      </w:r>
    </w:p>
    <w:p w:rsidRPr="000E44A2" w:rsidR="00DC1FB3" w:rsidP="00B15FEB" w:rsidRDefault="00DC1F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7658" w:rsidP="00B15FEB" w:rsidRDefault="00DC1F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Za zakonskog zastupnika dužnika: </w:t>
      </w:r>
      <w:r w:rsidR="00C14E54">
        <w:rPr>
          <w:rFonts w:ascii="Times New Roman" w:hAnsi="Times New Roman"/>
          <w:sz w:val="24"/>
          <w:szCs w:val="24"/>
        </w:rPr>
        <w:t>zamjenik punomoćnika Frane Sikirica, odvjetnik u Splitu i zz dužnika osobno</w:t>
      </w:r>
    </w:p>
    <w:p w:rsidRPr="000E44A2" w:rsidR="001C43FA" w:rsidP="00B15FEB" w:rsidRDefault="001C43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FB3" w:rsidP="00B15FEB" w:rsidRDefault="00DC1F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Za povjerenika: </w:t>
      </w:r>
      <w:r w:rsidR="00834417">
        <w:rPr>
          <w:rFonts w:ascii="Times New Roman" w:hAnsi="Times New Roman"/>
          <w:sz w:val="24"/>
          <w:szCs w:val="24"/>
        </w:rPr>
        <w:t>Željko Vrkić iz Zadra</w:t>
      </w:r>
    </w:p>
    <w:p w:rsidR="001624A5" w:rsidP="00B15FEB" w:rsidRDefault="001624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0E44A2" w:rsidR="001624A5" w:rsidP="00B15FEB" w:rsidRDefault="001624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FB3" w:rsidP="00B15FEB" w:rsidRDefault="00DC1F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Za vjerovnike: </w:t>
      </w:r>
      <w:r w:rsidR="00C14E54">
        <w:rPr>
          <w:rFonts w:ascii="Times New Roman" w:hAnsi="Times New Roman"/>
          <w:sz w:val="24"/>
          <w:szCs w:val="24"/>
        </w:rPr>
        <w:t xml:space="preserve">- </w:t>
      </w:r>
      <w:r w:rsidR="00F93755">
        <w:rPr>
          <w:rFonts w:ascii="Times New Roman" w:hAnsi="Times New Roman"/>
          <w:sz w:val="24"/>
          <w:szCs w:val="24"/>
        </w:rPr>
        <w:t xml:space="preserve">za RH </w:t>
      </w:r>
      <w:r w:rsidR="00C032A8">
        <w:rPr>
          <w:rFonts w:ascii="Times New Roman" w:hAnsi="Times New Roman"/>
          <w:sz w:val="24"/>
          <w:szCs w:val="24"/>
        </w:rPr>
        <w:t>Lidija Vitaljić</w:t>
      </w:r>
      <w:r w:rsidR="00F93755">
        <w:rPr>
          <w:rFonts w:ascii="Times New Roman" w:hAnsi="Times New Roman"/>
          <w:sz w:val="24"/>
          <w:szCs w:val="24"/>
        </w:rPr>
        <w:t>, zamjenica u ŽDO-u</w:t>
      </w:r>
    </w:p>
    <w:p w:rsidR="00C14E54" w:rsidP="00C14E54" w:rsidRDefault="00C14E54">
      <w:pPr>
        <w:pStyle w:val="Odlomakpopisa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obrt UNIK, Andrije Hebranga 10, Zadar, Vladimira Dražević i Arden Dražević, po zamjeničkoj punomoći Martina Margan, vježbenica u OD Surić i Kvartuč</w:t>
      </w:r>
    </w:p>
    <w:p w:rsidR="00F93755" w:rsidP="00B15FEB" w:rsidRDefault="00F937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3AA3" w:rsidP="009654A8" w:rsidRDefault="00F03A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2F5BB8" w:rsidR="00BE0495" w:rsidP="00BE0495" w:rsidRDefault="00BE04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96549A" w:rsidR="0096549A" w:rsidP="00834417" w:rsidRDefault="0096549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Prije samog početka ročišta radi ispitivanja tražbina, upozoravaju se nazočni </w:t>
      </w:r>
      <w:r>
        <w:rPr>
          <w:rFonts w:ascii="Times New Roman" w:hAnsi="Times New Roman"/>
        </w:rPr>
        <w:t xml:space="preserve">vjerovnici čije su tražbine utvrđene da o tome neće biti posebno obaviješteni već da mogu na svoj trošak tražiti izdavanje ovjerovljenog izvatka rješenja s tim da će se rješenje o utvrđenim i osporenim tražbinama uredno objaviti na mrežnoj stranici e-Oglasna ploča sudova istog dana kada bude doneseno.    </w:t>
      </w:r>
    </w:p>
    <w:p w:rsidRPr="000E44A2" w:rsidR="009E0085" w:rsidP="00B15FEB" w:rsidRDefault="00363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Utvrđuje</w:t>
      </w:r>
      <w:r w:rsidRPr="000E44A2" w:rsidR="00253174">
        <w:rPr>
          <w:rFonts w:ascii="Times New Roman" w:hAnsi="Times New Roman"/>
          <w:sz w:val="24"/>
          <w:szCs w:val="24"/>
        </w:rPr>
        <w:t xml:space="preserve"> se da su</w:t>
      </w:r>
      <w:r w:rsidRPr="000E44A2" w:rsidR="00DC1FB3">
        <w:rPr>
          <w:rFonts w:ascii="Times New Roman" w:hAnsi="Times New Roman"/>
          <w:sz w:val="24"/>
          <w:szCs w:val="24"/>
        </w:rPr>
        <w:t xml:space="preserve"> r</w:t>
      </w:r>
      <w:r w:rsidRPr="000E44A2" w:rsidR="000307B4">
        <w:rPr>
          <w:rFonts w:ascii="Times New Roman" w:hAnsi="Times New Roman"/>
          <w:sz w:val="24"/>
          <w:szCs w:val="24"/>
        </w:rPr>
        <w:t xml:space="preserve">ješenje </w:t>
      </w:r>
      <w:r w:rsidRPr="000E44A2" w:rsidR="00E757B6">
        <w:rPr>
          <w:rFonts w:ascii="Times New Roman" w:hAnsi="Times New Roman"/>
          <w:sz w:val="24"/>
          <w:szCs w:val="24"/>
        </w:rPr>
        <w:t xml:space="preserve">ovog suda </w:t>
      </w:r>
      <w:r w:rsidRPr="000E44A2" w:rsidR="000307B4">
        <w:rPr>
          <w:rFonts w:ascii="Times New Roman" w:hAnsi="Times New Roman"/>
          <w:sz w:val="24"/>
          <w:szCs w:val="24"/>
        </w:rPr>
        <w:t xml:space="preserve">o otvaranju </w:t>
      </w:r>
      <w:r w:rsidRPr="000E44A2">
        <w:rPr>
          <w:rFonts w:ascii="Times New Roman" w:hAnsi="Times New Roman"/>
          <w:sz w:val="24"/>
          <w:szCs w:val="24"/>
        </w:rPr>
        <w:t>predstečajnog postup</w:t>
      </w:r>
      <w:r w:rsidRPr="000E44A2" w:rsidR="006A4D6F">
        <w:rPr>
          <w:rFonts w:ascii="Times New Roman" w:hAnsi="Times New Roman"/>
          <w:sz w:val="24"/>
          <w:szCs w:val="24"/>
        </w:rPr>
        <w:t xml:space="preserve">ka </w:t>
      </w:r>
      <w:r w:rsidRPr="000E44A2">
        <w:rPr>
          <w:rFonts w:ascii="Times New Roman" w:hAnsi="Times New Roman"/>
          <w:sz w:val="24"/>
          <w:szCs w:val="24"/>
        </w:rPr>
        <w:t>nad dužnikom</w:t>
      </w:r>
      <w:r w:rsidRPr="000E44A2" w:rsidR="00B15FEB">
        <w:rPr>
          <w:rFonts w:ascii="Times New Roman" w:hAnsi="Times New Roman"/>
          <w:sz w:val="24"/>
          <w:szCs w:val="24"/>
        </w:rPr>
        <w:t xml:space="preserve"> </w:t>
      </w:r>
      <w:r w:rsidRPr="000E44A2" w:rsidR="00DC1FB3">
        <w:rPr>
          <w:rFonts w:ascii="Times New Roman" w:hAnsi="Times New Roman"/>
          <w:sz w:val="24"/>
          <w:szCs w:val="24"/>
        </w:rPr>
        <w:t xml:space="preserve">od </w:t>
      </w:r>
      <w:r w:rsidR="00834417">
        <w:rPr>
          <w:rFonts w:ascii="Times New Roman" w:hAnsi="Times New Roman"/>
          <w:sz w:val="24"/>
          <w:szCs w:val="24"/>
        </w:rPr>
        <w:t>27</w:t>
      </w:r>
      <w:r w:rsidRPr="000E44A2" w:rsidR="00DC1FB3">
        <w:rPr>
          <w:rFonts w:ascii="Times New Roman" w:hAnsi="Times New Roman"/>
          <w:sz w:val="24"/>
          <w:szCs w:val="24"/>
        </w:rPr>
        <w:t xml:space="preserve">. </w:t>
      </w:r>
      <w:r w:rsidR="00834417">
        <w:rPr>
          <w:rFonts w:ascii="Times New Roman" w:hAnsi="Times New Roman"/>
          <w:sz w:val="24"/>
          <w:szCs w:val="24"/>
        </w:rPr>
        <w:t>ožujka 2020</w:t>
      </w:r>
      <w:r w:rsidRPr="000E44A2" w:rsidR="00DC1FB3">
        <w:rPr>
          <w:rFonts w:ascii="Times New Roman" w:hAnsi="Times New Roman"/>
          <w:sz w:val="24"/>
          <w:szCs w:val="24"/>
        </w:rPr>
        <w:t>.</w:t>
      </w:r>
      <w:r w:rsidRPr="000E44A2" w:rsidR="004A1E3B">
        <w:rPr>
          <w:rFonts w:ascii="Times New Roman" w:hAnsi="Times New Roman"/>
          <w:sz w:val="24"/>
          <w:szCs w:val="24"/>
        </w:rPr>
        <w:t xml:space="preserve"> </w:t>
      </w:r>
      <w:r w:rsidRPr="000E44A2" w:rsidR="00253174">
        <w:rPr>
          <w:rFonts w:ascii="Times New Roman" w:hAnsi="Times New Roman"/>
          <w:sz w:val="24"/>
          <w:szCs w:val="24"/>
        </w:rPr>
        <w:t xml:space="preserve">i plan restrukturiranja dužnika objavljeni </w:t>
      </w:r>
      <w:r w:rsidRPr="000E44A2" w:rsidR="00B2269B">
        <w:rPr>
          <w:rFonts w:ascii="Times New Roman" w:hAnsi="Times New Roman"/>
          <w:sz w:val="24"/>
          <w:szCs w:val="24"/>
        </w:rPr>
        <w:t xml:space="preserve">na mrežnoj </w:t>
      </w:r>
      <w:r w:rsidRPr="000E44A2" w:rsidR="00DC1FB3">
        <w:rPr>
          <w:rFonts w:ascii="Times New Roman" w:hAnsi="Times New Roman"/>
          <w:sz w:val="24"/>
          <w:szCs w:val="24"/>
        </w:rPr>
        <w:t xml:space="preserve">stranici e-Oglasna ploča sudova </w:t>
      </w:r>
      <w:r w:rsidR="00834417">
        <w:rPr>
          <w:rFonts w:ascii="Times New Roman" w:hAnsi="Times New Roman"/>
          <w:sz w:val="24"/>
          <w:szCs w:val="24"/>
        </w:rPr>
        <w:t>27</w:t>
      </w:r>
      <w:r w:rsidRPr="000E44A2" w:rsidR="00253174">
        <w:rPr>
          <w:rFonts w:ascii="Times New Roman" w:hAnsi="Times New Roman"/>
          <w:sz w:val="24"/>
          <w:szCs w:val="24"/>
        </w:rPr>
        <w:t xml:space="preserve">. </w:t>
      </w:r>
      <w:r w:rsidR="00834417">
        <w:rPr>
          <w:rFonts w:ascii="Times New Roman" w:hAnsi="Times New Roman"/>
          <w:sz w:val="24"/>
          <w:szCs w:val="24"/>
        </w:rPr>
        <w:t>ožujka 2020</w:t>
      </w:r>
      <w:r w:rsidRPr="000E44A2" w:rsidR="00253174">
        <w:rPr>
          <w:rFonts w:ascii="Times New Roman" w:hAnsi="Times New Roman"/>
          <w:sz w:val="24"/>
          <w:szCs w:val="24"/>
        </w:rPr>
        <w:t xml:space="preserve">. </w:t>
      </w:r>
    </w:p>
    <w:p w:rsidRPr="000E44A2" w:rsidR="00834417" w:rsidP="00B15FEB" w:rsidRDefault="008344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2D49D9" w:rsidP="00B15FEB" w:rsidRDefault="000946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Utvrđuje</w:t>
      </w:r>
      <w:r w:rsidRPr="000E44A2" w:rsidR="00DC1FB3">
        <w:rPr>
          <w:rFonts w:ascii="Times New Roman" w:hAnsi="Times New Roman"/>
          <w:sz w:val="24"/>
          <w:szCs w:val="24"/>
        </w:rPr>
        <w:t xml:space="preserve"> </w:t>
      </w:r>
      <w:r w:rsidR="00834417">
        <w:rPr>
          <w:rFonts w:ascii="Times New Roman" w:hAnsi="Times New Roman"/>
          <w:sz w:val="24"/>
          <w:szCs w:val="24"/>
        </w:rPr>
        <w:t>se da je Financijska agencija 30.</w:t>
      </w:r>
      <w:r w:rsidRPr="000E44A2" w:rsidR="00DC1FB3">
        <w:rPr>
          <w:rFonts w:ascii="Times New Roman" w:hAnsi="Times New Roman"/>
          <w:sz w:val="24"/>
          <w:szCs w:val="24"/>
        </w:rPr>
        <w:t xml:space="preserve"> </w:t>
      </w:r>
      <w:r w:rsidR="00834417">
        <w:rPr>
          <w:rFonts w:ascii="Times New Roman" w:hAnsi="Times New Roman"/>
          <w:sz w:val="24"/>
          <w:szCs w:val="24"/>
        </w:rPr>
        <w:t>travnja</w:t>
      </w:r>
      <w:r w:rsidRPr="000E44A2" w:rsidR="00B15FEB">
        <w:rPr>
          <w:rFonts w:ascii="Times New Roman" w:hAnsi="Times New Roman"/>
          <w:sz w:val="24"/>
          <w:szCs w:val="24"/>
        </w:rPr>
        <w:t xml:space="preserve"> </w:t>
      </w:r>
      <w:r w:rsidR="00834417">
        <w:rPr>
          <w:rFonts w:ascii="Times New Roman" w:hAnsi="Times New Roman"/>
          <w:sz w:val="24"/>
          <w:szCs w:val="24"/>
        </w:rPr>
        <w:t>2020</w:t>
      </w:r>
      <w:r w:rsidRPr="000E44A2">
        <w:rPr>
          <w:rFonts w:ascii="Times New Roman" w:hAnsi="Times New Roman"/>
          <w:sz w:val="24"/>
          <w:szCs w:val="24"/>
        </w:rPr>
        <w:t xml:space="preserve">. na </w:t>
      </w:r>
      <w:r w:rsidRPr="000E44A2" w:rsidR="00977A9E">
        <w:rPr>
          <w:rFonts w:ascii="Times New Roman" w:hAnsi="Times New Roman"/>
          <w:sz w:val="24"/>
          <w:szCs w:val="24"/>
        </w:rPr>
        <w:t xml:space="preserve">mrežnoj </w:t>
      </w:r>
      <w:r w:rsidRPr="000E44A2" w:rsidR="004A1E3B">
        <w:rPr>
          <w:rFonts w:ascii="Times New Roman" w:hAnsi="Times New Roman"/>
          <w:sz w:val="24"/>
          <w:szCs w:val="24"/>
        </w:rPr>
        <w:t xml:space="preserve">stranici </w:t>
      </w:r>
      <w:r w:rsidRPr="000E44A2" w:rsidR="00B2269B">
        <w:rPr>
          <w:rFonts w:ascii="Times New Roman" w:hAnsi="Times New Roman"/>
          <w:sz w:val="24"/>
          <w:szCs w:val="24"/>
        </w:rPr>
        <w:t>e-O</w:t>
      </w:r>
      <w:r w:rsidRPr="000E44A2">
        <w:rPr>
          <w:rFonts w:ascii="Times New Roman" w:hAnsi="Times New Roman"/>
          <w:sz w:val="24"/>
          <w:szCs w:val="24"/>
        </w:rPr>
        <w:t>glasn</w:t>
      </w:r>
      <w:r w:rsidRPr="000E44A2" w:rsidR="00B15FEB">
        <w:rPr>
          <w:rFonts w:ascii="Times New Roman" w:hAnsi="Times New Roman"/>
          <w:sz w:val="24"/>
          <w:szCs w:val="24"/>
        </w:rPr>
        <w:t>a ploča</w:t>
      </w:r>
      <w:r w:rsidRPr="000E44A2">
        <w:rPr>
          <w:rFonts w:ascii="Times New Roman" w:hAnsi="Times New Roman"/>
          <w:sz w:val="24"/>
          <w:szCs w:val="24"/>
        </w:rPr>
        <w:t xml:space="preserve"> </w:t>
      </w:r>
      <w:r w:rsidRPr="000E44A2" w:rsidR="00B2269B">
        <w:rPr>
          <w:rFonts w:ascii="Times New Roman" w:hAnsi="Times New Roman"/>
          <w:sz w:val="24"/>
          <w:szCs w:val="24"/>
        </w:rPr>
        <w:t xml:space="preserve">sudova </w:t>
      </w:r>
      <w:r w:rsidRPr="000E44A2">
        <w:rPr>
          <w:rFonts w:ascii="Times New Roman" w:hAnsi="Times New Roman"/>
          <w:sz w:val="24"/>
          <w:szCs w:val="24"/>
        </w:rPr>
        <w:t>objavila t</w:t>
      </w:r>
      <w:r w:rsidRPr="000E44A2" w:rsidR="00DC1FB3">
        <w:rPr>
          <w:rFonts w:ascii="Times New Roman" w:hAnsi="Times New Roman"/>
          <w:sz w:val="24"/>
          <w:szCs w:val="24"/>
        </w:rPr>
        <w:t>ablicu prijavljenih tražbina (zajedno s prijavama tražbina i pripadajućim ispravama)</w:t>
      </w:r>
      <w:r w:rsidR="006D7658">
        <w:rPr>
          <w:rFonts w:ascii="Times New Roman" w:hAnsi="Times New Roman"/>
          <w:sz w:val="24"/>
          <w:szCs w:val="24"/>
        </w:rPr>
        <w:t xml:space="preserve">, </w:t>
      </w:r>
      <w:r w:rsidR="00ED7E23">
        <w:rPr>
          <w:rFonts w:ascii="Times New Roman" w:hAnsi="Times New Roman"/>
          <w:sz w:val="24"/>
          <w:szCs w:val="24"/>
        </w:rPr>
        <w:t>te dopune ta</w:t>
      </w:r>
      <w:r w:rsidR="001C43FA">
        <w:rPr>
          <w:rFonts w:ascii="Times New Roman" w:hAnsi="Times New Roman"/>
          <w:sz w:val="24"/>
          <w:szCs w:val="24"/>
        </w:rPr>
        <w:t>b</w:t>
      </w:r>
      <w:r w:rsidR="00834417">
        <w:rPr>
          <w:rFonts w:ascii="Times New Roman" w:hAnsi="Times New Roman"/>
          <w:sz w:val="24"/>
          <w:szCs w:val="24"/>
        </w:rPr>
        <w:t>lice prijavljenih tražbina, a 10</w:t>
      </w:r>
      <w:r w:rsidRPr="000E44A2" w:rsidR="002D49D9">
        <w:rPr>
          <w:rFonts w:ascii="Times New Roman" w:hAnsi="Times New Roman"/>
          <w:sz w:val="24"/>
          <w:szCs w:val="24"/>
        </w:rPr>
        <w:t xml:space="preserve">. </w:t>
      </w:r>
      <w:r w:rsidR="00834417">
        <w:rPr>
          <w:rFonts w:ascii="Times New Roman" w:hAnsi="Times New Roman"/>
          <w:sz w:val="24"/>
          <w:szCs w:val="24"/>
        </w:rPr>
        <w:t>srpnja 2020</w:t>
      </w:r>
      <w:r w:rsidRPr="000E44A2" w:rsidR="002D49D9">
        <w:rPr>
          <w:rFonts w:ascii="Times New Roman" w:hAnsi="Times New Roman"/>
          <w:sz w:val="24"/>
          <w:szCs w:val="24"/>
        </w:rPr>
        <w:t xml:space="preserve">. tablicu osporenih tražbina. </w:t>
      </w:r>
    </w:p>
    <w:p w:rsidRPr="000E44A2" w:rsidR="002D49D9" w:rsidP="00B15FEB" w:rsidRDefault="002D4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FD5062" w:rsidR="002D49D9" w:rsidP="00B15FEB" w:rsidRDefault="002D49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5062">
        <w:rPr>
          <w:rFonts w:ascii="Times New Roman" w:hAnsi="Times New Roman"/>
          <w:sz w:val="24"/>
          <w:szCs w:val="24"/>
        </w:rPr>
        <w:t>Utvrđuje se da je Financijska agencija na mrežnoj stranici e-Oglasna ploča sudova:</w:t>
      </w:r>
    </w:p>
    <w:p w:rsidRPr="00290C86" w:rsidR="00BE0495" w:rsidP="00290C86" w:rsidRDefault="00834417">
      <w:pPr>
        <w:pStyle w:val="Odlomakpopis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FD5062" w:rsidR="00FD506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lipnja 2020</w:t>
      </w:r>
      <w:r w:rsidRPr="00290C86" w:rsidR="00FD5062">
        <w:rPr>
          <w:rFonts w:ascii="Times New Roman" w:hAnsi="Times New Roman"/>
          <w:sz w:val="24"/>
          <w:szCs w:val="24"/>
        </w:rPr>
        <w:t>. objavila očitovanje dužnika o prijavljenim tražbinama</w:t>
      </w:r>
      <w:r w:rsidRPr="00290C86" w:rsidR="002D49D9">
        <w:rPr>
          <w:rFonts w:ascii="Times New Roman" w:hAnsi="Times New Roman"/>
          <w:sz w:val="24"/>
          <w:szCs w:val="24"/>
        </w:rPr>
        <w:t xml:space="preserve"> </w:t>
      </w:r>
    </w:p>
    <w:p w:rsidRPr="00FD5062" w:rsidR="00BE0495" w:rsidP="00BE0495" w:rsidRDefault="00834417">
      <w:pPr>
        <w:pStyle w:val="Odlomakpopis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lipnja 2020</w:t>
      </w:r>
      <w:r w:rsidR="00BE0495">
        <w:rPr>
          <w:rFonts w:ascii="Times New Roman" w:hAnsi="Times New Roman"/>
          <w:sz w:val="24"/>
          <w:szCs w:val="24"/>
        </w:rPr>
        <w:t>. objavila očitovanje povjerenika o prijavljenim tražbinama</w:t>
      </w:r>
    </w:p>
    <w:p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Konstatira se da sukladno odredbi čl. 41. st. 3. SZ-a, nakon isteka roka za očitovanje o prijavljenim tražbinama dužnik i povjerenik ne mogu više osporavati tražbine koje su prethodno priznali. </w:t>
      </w: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vjerovnici dužnika nadležnoj Financijskoj agenciji nisu podnijeli osporavanje prijavljenih tražbina drugih vjerovnika dužnika u smislu odredbe čl. 42. SZ-a. </w:t>
      </w: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se nazočnim sudionicima predstečajnog postupka čitaju: </w:t>
      </w: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lastRenderedPageBreak/>
        <w:t xml:space="preserve">- prijedlog za otvaranje predstečajnog postupka u dijelu u kojem su navedene tražbine vjerovnika, </w:t>
      </w: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- prijavljene tražbine vjerovnika i </w:t>
      </w: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- očitovanja dužnika i vjerovnika o prijavljenim tražbinama vjerovnika.  </w:t>
      </w: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Konstatira se da su nazočni sudionici predstečajnog postupka poučeni u smislu odredbi čl. 46.</w:t>
      </w:r>
      <w:r>
        <w:rPr>
          <w:rFonts w:ascii="Times New Roman" w:hAnsi="Times New Roman"/>
          <w:sz w:val="24"/>
          <w:szCs w:val="24"/>
        </w:rPr>
        <w:t>, čl. 47.</w:t>
      </w:r>
      <w:r w:rsidRPr="000E44A2">
        <w:rPr>
          <w:rFonts w:ascii="Times New Roman" w:hAnsi="Times New Roman"/>
          <w:sz w:val="24"/>
          <w:szCs w:val="24"/>
        </w:rPr>
        <w:t xml:space="preserve"> i čl. 41. st. 3. SZ-a da se na današnjem ročištu ispituju prijavljene tražbine, da se tražbine koje je osporio dužnik i/ili povjerenik moraju raspraviti, da se osporene tražbine mogu priznati ali da se priznate tražbine više ne mogu osporavati, da izlučna i razlučna prava nisu predmet ispitivanja te da se pravovremeno prijavljene tražbine smatraju utvrđenima ako ih nije osporio dužnik, povjerenik i/ili vjerovnik. </w:t>
      </w: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4E54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Postupajući u skladu s odredbom čl. 49. SZ-a, ovaj sud sastavlja tablicu ispitanih tražbina u kojoj za svaku pojedinu tražbinu unosi u kojem iznosu je utvrđena, odnosno osporena uz naznaku razloga osporavanja, tablicu razlučnih prava u koju unosi tražbine samo onih razlučnih vjerovnika na čija prava zadire plan res</w:t>
      </w:r>
      <w:r w:rsidR="00F91842">
        <w:rPr>
          <w:rFonts w:ascii="Times New Roman" w:hAnsi="Times New Roman"/>
          <w:sz w:val="24"/>
          <w:szCs w:val="24"/>
        </w:rPr>
        <w:t>trukturiranja te se iste čitaju sve prijavljene tražbine.</w:t>
      </w:r>
    </w:p>
    <w:p w:rsidRPr="000E44A2" w:rsidR="00C14E54" w:rsidP="00BE0495" w:rsidRDefault="00C14E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033" w:type="pct"/>
        <w:tblLook w:firstRow="1" w:lastRow="0" w:firstColumn="1" w:lastColumn="0" w:noHBand="0" w:noVBand="1" w:val="04A0"/>
      </w:tblPr>
      <w:tblGrid>
        <w:gridCol w:w="420"/>
        <w:gridCol w:w="1168"/>
        <w:gridCol w:w="1010"/>
        <w:gridCol w:w="1038"/>
        <w:gridCol w:w="1103"/>
        <w:gridCol w:w="1103"/>
        <w:gridCol w:w="901"/>
        <w:gridCol w:w="865"/>
        <w:gridCol w:w="865"/>
        <w:gridCol w:w="815"/>
      </w:tblGrid>
      <w:tr w:rsidRPr="00834417" w:rsidR="00F91842" w:rsidTr="00F91842">
        <w:trPr>
          <w:trHeight w:val="1530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834417" w:rsidR="00F91842" w:rsidP="00834417" w:rsidRDefault="00F9184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r.b.</w:t>
            </w:r>
          </w:p>
        </w:tc>
        <w:tc>
          <w:tcPr>
            <w:tcW w:w="619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834417" w:rsidR="00F91842" w:rsidP="00F91842" w:rsidRDefault="00F9184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Ime</w:t>
            </w: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 xml:space="preserve"> / Naziv </w:t>
            </w:r>
          </w:p>
        </w:tc>
        <w:tc>
          <w:tcPr>
            <w:tcW w:w="541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834417" w:rsidR="00F91842" w:rsidP="00F91842" w:rsidRDefault="00F9184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 xml:space="preserve">OIB </w:t>
            </w:r>
          </w:p>
        </w:tc>
        <w:tc>
          <w:tcPr>
            <w:tcW w:w="555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834417" w:rsidR="00F91842" w:rsidP="00834417" w:rsidRDefault="00F9184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Adresa vjerovnika</w:t>
            </w:r>
          </w:p>
        </w:tc>
        <w:tc>
          <w:tcPr>
            <w:tcW w:w="587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834417" w:rsidR="00F91842" w:rsidP="00834417" w:rsidRDefault="00F9184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Tražbina je navedena u prijedlogu za otvaranje predstečajnog postupka</w:t>
            </w:r>
          </w:p>
        </w:tc>
        <w:tc>
          <w:tcPr>
            <w:tcW w:w="587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834417" w:rsidR="00F91842" w:rsidP="00834417" w:rsidRDefault="00F9184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Iznos tražbine navedene u prijedlogu za otvaranje predstečajnog postupka</w:t>
            </w:r>
          </w:p>
        </w:tc>
        <w:tc>
          <w:tcPr>
            <w:tcW w:w="487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834417" w:rsidR="00F91842" w:rsidP="00834417" w:rsidRDefault="00F9184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Prijava tražbine je podnesena</w:t>
            </w:r>
          </w:p>
        </w:tc>
        <w:tc>
          <w:tcPr>
            <w:tcW w:w="469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834417" w:rsidR="00F91842" w:rsidP="00834417" w:rsidRDefault="00F9184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Iznos ukupne tražbine</w:t>
            </w:r>
          </w:p>
        </w:tc>
        <w:tc>
          <w:tcPr>
            <w:tcW w:w="469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834417" w:rsidR="00F91842" w:rsidP="00834417" w:rsidRDefault="00F9184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Iznos dospjele tražbine</w:t>
            </w:r>
          </w:p>
        </w:tc>
        <w:tc>
          <w:tcPr>
            <w:tcW w:w="443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834417" w:rsidR="00F91842" w:rsidP="00834417" w:rsidRDefault="00F9184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Iznos tražbine koja dospijeva nakon datuma otvaranja predmeta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Acro - Ustanova za obrazovanje odraslih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63500509924</w:t>
            </w:r>
          </w:p>
        </w:tc>
        <w:tc>
          <w:tcPr>
            <w:tcW w:w="5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Špire Brusine 13, 23000 Zadar</w:t>
            </w:r>
          </w:p>
        </w:tc>
        <w:tc>
          <w:tcPr>
            <w:tcW w:w="5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50,00 kn</w:t>
            </w:r>
          </w:p>
        </w:tc>
        <w:tc>
          <w:tcPr>
            <w:tcW w:w="4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*2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LOŠI, prijevoznički obrt vl. Frane Bačkov, Pakoštane, Kraljice Jelene 31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37516868995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KRALJICE JELENE 31, 23211 PAKOŠTANE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11.828,33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105.257,42 kn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105.257,42 kn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BRKIĆ AUTO d.o.o. za usluge i trgovinu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56943635846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Zadarska ulica 14, 23001 Murvica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26.146,50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ČISTOĆA, usluge održavanja čistoće d.o.o.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84923155727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Ulica Stjepana Radića 33, 23000 Zadar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31.192,93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*5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DIAGRAM d.o.o. za usluge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76169484118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Poljička cesta 71, 21000 Split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14.646,11 kn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14.646,11 kn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EKOGRAF d.o.o. za proizvodnju i trgovinu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23102517703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Zdenački zavoj 37a, 10000 Zagreb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36.227,50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*8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EUROPAN društvo s ograničenom odgovornošću za proizvodnju i trgovinu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24930256243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Ulica Hrvatskog Sabora 57, 23000 Zadar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25.050,56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58.815,88 kn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58.815,88 kn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"M.F. KONZALTING", vl. MIROSLAV FUZUL, ZADAR, VELEBITSKA 2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92461856137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OBALA KNEZA BRANIMIRA 8, 23000 ZADAR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40.864,56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MARINPLAST, obrt za proizvodnju plastične ambalaže, vl. Marinko Gusić, Klis, Kneza Trpimira 217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25257975975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KNEZA TRPIMIRA 217, 21231 KLIS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6.751,25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ILMAR-FRIGO društvo s ograničenom odgovornošću za usluge, proizvodnju i trgovinu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99523199624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Pločebb, 23000 Zadar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750,00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INA-INDUSTRIJA NAFTE, d.d.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27759560625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Avenija V. Holjevca 10, 10000 Zagreb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16.270,99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15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KERUM društvo s ograničenom odgovornošću, za unutarnju i vanjsku trgovinu, promet i usluge u stečaju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66124057408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Zrinjsko Frankopanska 68, 21000 Split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397.278,38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*16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KLICA-MLIN društvo s ograničenom odgovornošću za trgovinu i usluge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17099873523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Sajmište 30, 32000 Vukovar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100.000,00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201.388,88 kn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201.388,88 kn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*17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KOKA TOMCRO, obrt za poljoprivredu i trgovinu, vl. Grgo Knežević, Vinjerac, Ždrilo 18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83276139941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ŽDRILO 18, 23247 VINJERAC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138.386,94 kn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138.386,94 kn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18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KOMUNALAC društvo s ograničenom odgovornošću za vodoopskrbu, odvodnju i pročišćavanje otpadnih voda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79399174783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Ulica Kralja Petra Svačića 28, 23210 Biograd Na Moru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99.870,69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19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STRUJA, elektromonterski obrt vl. Ivica Lokin Pakoštane, Bana Josipa Jelačića 10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17154769767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BANA JOSIPA JELAČIĆA 10, 23211 PAKOŠTANE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2.442,23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MEVIG d.o.o. za preradu plastičnih masa trgovinu i usluge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77167328237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Dinka Šimunovića 1, 21000 Split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10.542,95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OPĆINA PAKOŠTANE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06113331578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Kraljice Jelene 78, 23211 Pakoštane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453.226,38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23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PANEX društvo s ograničenom odgovornošću za trgovinu, transport i usluge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69385340648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 Gardijske 28, 21000 Split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125.996,64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PANINO d.o.o. za proizvodnju, trgovinu i usluge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96009953322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Brune Bušića 3, 10000 Zagreb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173.087,59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*25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PECTO društvo s ograničenom odgovornošću za trgovinu i usluge, turistička agencija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92000506221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Ulica samostalnog bataljuna 2, 23223 Škabrnja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5.946,25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5.946,25 kn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5.946,25 kn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26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PETROL društvo s ograničenom odgovornošću za trgovinu i prijevoz nafte i naftnih derivata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75550985023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Otok, Oreškovićeva 6h, 10000 Zagreb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24.776,63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*27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RITAM, za proizvodnju, trgovinu i usluge, društvo s ograničenom odgovornošću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38342739120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Šibenska 37, 21000 Split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17.417,62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20.305,62 kn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20.305,62 kn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*28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RONCA USLUGE d.o.o. za poslovne usluge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88283563670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Maretićeva 17, 10000 Zagreb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148.400,00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148.400,00 kn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148.400,00 kn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29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ŠIMIĆ COMPANY d.o.o. za proizvodnju, trgovinu i usluge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82404228541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 Gardijske brigade 41, 21000 Split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4.172,31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  <w:tr w:rsidRPr="00834417" w:rsidR="00F91842" w:rsidTr="00F91842">
        <w:trPr>
          <w:trHeight w:val="499"/>
        </w:trPr>
        <w:tc>
          <w:tcPr>
            <w:tcW w:w="2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30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ŽITO d.o.o. za proizvodnju i trgovinu</w:t>
            </w:r>
          </w:p>
        </w:tc>
        <w:tc>
          <w:tcPr>
            <w:tcW w:w="5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03834418154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Đakovština 3, 31000 Osijek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127.639,06 kn</w:t>
            </w: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ne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83441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</w:tr>
    </w:tbl>
    <w:p w:rsidR="00EE1911" w:rsidP="00BE0495" w:rsidRDefault="00EE19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1842" w:rsidP="00BE0495" w:rsidRDefault="00F918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1842" w:rsidP="00BE0495" w:rsidRDefault="00F918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 navedenih tražbina povjerenik navodi da je osporio 26, a priznao 4 tražbine s time da je tražbina obrta UNIK razdvojena na dvije, odnosno na iznos od 2.020,41 kuna, a drugi na 2.294,10 kuna što ukupno iznosi 4.314,51 kuna, pa se priznate tražbine navode:</w:t>
      </w:r>
    </w:p>
    <w:p w:rsidR="00F91842" w:rsidP="00BE0495" w:rsidRDefault="00F918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1842" w:rsidP="00BE0495" w:rsidRDefault="00F918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1842" w:rsidP="00BE0495" w:rsidRDefault="00F918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477"/>
        <w:gridCol w:w="2608"/>
        <w:gridCol w:w="1417"/>
        <w:gridCol w:w="2837"/>
        <w:gridCol w:w="1949"/>
      </w:tblGrid>
      <w:tr w:rsidRPr="00834417" w:rsidR="00F91842" w:rsidTr="00F91842">
        <w:trPr>
          <w:trHeight w:val="499"/>
        </w:trPr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34417" w:rsidR="00F91842" w:rsidP="00F5725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r.b.</w:t>
            </w:r>
          </w:p>
        </w:tc>
        <w:tc>
          <w:tcPr>
            <w:tcW w:w="14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="00F91842" w:rsidP="00F91842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Naziv</w:t>
            </w:r>
          </w:p>
        </w:tc>
        <w:tc>
          <w:tcPr>
            <w:tcW w:w="7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34417" w:rsidR="00F91842" w:rsidP="00F5725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1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34417" w:rsidR="00F91842" w:rsidP="00F5725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w="1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34417" w:rsidR="00F91842" w:rsidP="00F5725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IZNOS</w:t>
            </w:r>
          </w:p>
        </w:tc>
      </w:tr>
      <w:tr w:rsidRPr="00834417" w:rsidR="00F91842" w:rsidTr="00F91842">
        <w:trPr>
          <w:trHeight w:val="499"/>
        </w:trPr>
        <w:tc>
          <w:tcPr>
            <w:tcW w:w="2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1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91842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UNIK obrt</w:t>
            </w: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54796990823</w:t>
            </w:r>
          </w:p>
        </w:tc>
        <w:tc>
          <w:tcPr>
            <w:tcW w:w="15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CILJ 3, 23000 ZADAR</w:t>
            </w:r>
          </w:p>
        </w:tc>
        <w:tc>
          <w:tcPr>
            <w:tcW w:w="10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4.314,51</w:t>
            </w: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kn</w:t>
            </w:r>
          </w:p>
        </w:tc>
      </w:tr>
      <w:tr w:rsidRPr="00834417" w:rsidR="00F91842" w:rsidTr="00F91842">
        <w:trPr>
          <w:trHeight w:val="499"/>
        </w:trPr>
        <w:tc>
          <w:tcPr>
            <w:tcW w:w="2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1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w="15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Ulica grada Vukovara 70, 10000 Zagreb</w:t>
            </w:r>
          </w:p>
        </w:tc>
        <w:tc>
          <w:tcPr>
            <w:tcW w:w="10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70,00 kn</w:t>
            </w:r>
          </w:p>
        </w:tc>
      </w:tr>
      <w:tr w:rsidRPr="00834417" w:rsidR="00F91842" w:rsidTr="00F91842">
        <w:trPr>
          <w:trHeight w:val="499"/>
        </w:trPr>
        <w:tc>
          <w:tcPr>
            <w:tcW w:w="2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1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GRAD ZADAR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09933651854</w:t>
            </w:r>
          </w:p>
        </w:tc>
        <w:tc>
          <w:tcPr>
            <w:tcW w:w="15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Narodni trg 1, 23000 Zadar</w:t>
            </w:r>
          </w:p>
        </w:tc>
        <w:tc>
          <w:tcPr>
            <w:tcW w:w="10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5.288,62 kn</w:t>
            </w:r>
          </w:p>
        </w:tc>
      </w:tr>
      <w:tr w:rsidRPr="00834417" w:rsidR="00F91842" w:rsidTr="00F91842">
        <w:trPr>
          <w:trHeight w:val="499"/>
        </w:trPr>
        <w:tc>
          <w:tcPr>
            <w:tcW w:w="2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21</w:t>
            </w:r>
          </w:p>
        </w:tc>
        <w:tc>
          <w:tcPr>
            <w:tcW w:w="1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MINISTARSTVO FINANCIJA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5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Katančićeva 5, 10000 ZAGREB</w:t>
            </w:r>
          </w:p>
        </w:tc>
        <w:tc>
          <w:tcPr>
            <w:tcW w:w="10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F91842" w:rsidP="00F57257" w:rsidRDefault="00F918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369.330,23 kn</w:t>
            </w:r>
          </w:p>
        </w:tc>
      </w:tr>
    </w:tbl>
    <w:p w:rsidR="00F91842" w:rsidP="00BE0495" w:rsidRDefault="00F918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4417" w:rsidP="00BE0495" w:rsidRDefault="008344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3755" w:rsidP="00BE0495" w:rsidRDefault="00F937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Nitko od nazočnih vjerovnika ne osporava tražbine.</w:t>
      </w:r>
    </w:p>
    <w:p w:rsidR="00EE1911" w:rsidP="00BE0495" w:rsidRDefault="00EE19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D7E23" w:rsidP="00BE0495" w:rsidRDefault="00ED7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skladu s odredbom članka 46. Stečajnog zakona prelazi se na raspravu o svakoj pojedinoj osporenoj tražbini evidentiranoj u tablici osporenih tražbina kako slijedi:</w:t>
      </w:r>
    </w:p>
    <w:p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BE0495" w:rsidP="00BE0495" w:rsidRDefault="00BE04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TABLICA </w:t>
      </w:r>
      <w:r w:rsidR="00ED7E23">
        <w:rPr>
          <w:rFonts w:ascii="Times New Roman" w:hAnsi="Times New Roman"/>
          <w:sz w:val="24"/>
          <w:szCs w:val="24"/>
        </w:rPr>
        <w:t>OSPORENIH</w:t>
      </w:r>
      <w:r w:rsidRPr="000E44A2">
        <w:rPr>
          <w:rFonts w:ascii="Times New Roman" w:hAnsi="Times New Roman"/>
          <w:sz w:val="24"/>
          <w:szCs w:val="24"/>
        </w:rPr>
        <w:t xml:space="preserve"> TRAŽBINA </w:t>
      </w:r>
    </w:p>
    <w:p w:rsidR="000307B4" w:rsidP="00ED7E23" w:rsidRDefault="000307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732" w:type="pct"/>
        <w:tblLook w:firstRow="1" w:lastRow="0" w:firstColumn="1" w:lastColumn="0" w:noHBand="0" w:noVBand="1" w:val="04A0"/>
      </w:tblPr>
      <w:tblGrid>
        <w:gridCol w:w="475"/>
        <w:gridCol w:w="738"/>
        <w:gridCol w:w="835"/>
        <w:gridCol w:w="724"/>
        <w:gridCol w:w="724"/>
        <w:gridCol w:w="687"/>
        <w:gridCol w:w="742"/>
        <w:gridCol w:w="655"/>
        <w:gridCol w:w="752"/>
        <w:gridCol w:w="752"/>
        <w:gridCol w:w="673"/>
        <w:gridCol w:w="673"/>
        <w:gridCol w:w="858"/>
      </w:tblGrid>
      <w:tr w:rsidRPr="00834417" w:rsidR="005E3130" w:rsidTr="005E3130">
        <w:trPr>
          <w:trHeight w:val="2145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REDNI BROJ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  <w:hideMark/>
          </w:tcPr>
          <w:p w:rsidRPr="00834417" w:rsidR="005E3130" w:rsidP="00F91842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Ime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/NAZIV</w:t>
            </w: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0000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Ime i prezime / tvrtka ili naziv vjerovnika kojeg je prijavi</w:t>
            </w: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lastRenderedPageBreak/>
              <w:t>o dužnik,a koji  se osporava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lastRenderedPageBreak/>
              <w:t xml:space="preserve">OIB vjerovnika koji je prijavio tražbinu koja se </w:t>
            </w: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lastRenderedPageBreak/>
              <w:t>osporava</w:t>
            </w:r>
          </w:p>
        </w:tc>
        <w:tc>
          <w:tcPr>
            <w:tcW w:w="3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0000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lastRenderedPageBreak/>
              <w:t xml:space="preserve">OIB vjerovnika čiju je obvezu prijavio dužnik, a </w:t>
            </w: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lastRenderedPageBreak/>
              <w:t>koja se osporava</w:t>
            </w: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lastRenderedPageBreak/>
              <w:t>Adresa / sjedište vjerovnika koji je prijavio tražb</w:t>
            </w: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lastRenderedPageBreak/>
              <w:t>inu koja se osporava</w:t>
            </w:r>
          </w:p>
        </w:tc>
        <w:tc>
          <w:tcPr>
            <w:tcW w:w="3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0000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lastRenderedPageBreak/>
              <w:t xml:space="preserve">Adresa / sjedište vjerovnika čiju je obvezu prijavio </w:t>
            </w: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lastRenderedPageBreak/>
              <w:t>dužnik, a koja se osporava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lastRenderedPageBreak/>
              <w:t xml:space="preserve">Iznos prijavljene tražbine koja je osporena </w:t>
            </w: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lastRenderedPageBreak/>
              <w:t>iz tablice prijavljenih tražbina (kn)</w:t>
            </w:r>
          </w:p>
        </w:tc>
        <w:tc>
          <w:tcPr>
            <w:tcW w:w="4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lastRenderedPageBreak/>
              <w:t>Ime i prezime / tvrtka ili naziv osporavatelja obveze</w:t>
            </w:r>
          </w:p>
        </w:tc>
        <w:tc>
          <w:tcPr>
            <w:tcW w:w="4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0000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Ime i prezime / tvrtka ili naziv osporavatelja obveze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Osporavani iznos tražbine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0000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Osporavani iznos obveze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hr-HR"/>
              </w:rPr>
              <w:t>Razlog osporavanja</w:t>
            </w:r>
          </w:p>
        </w:tc>
      </w:tr>
      <w:tr w:rsidRPr="00834417" w:rsidR="005E3130" w:rsidTr="005E3130">
        <w:trPr>
          <w:trHeight w:val="126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ACRO - USTANOVA ZA OBRAZOVANJE ODRASLIH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63500509924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Špire Brusine 13, 23000 ZADAR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50.00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punom iznosu</w:t>
            </w:r>
          </w:p>
        </w:tc>
      </w:tr>
      <w:tr w:rsidRPr="00834417" w:rsidR="005E3130" w:rsidTr="005E3130">
        <w:trPr>
          <w:trHeight w:val="126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ACRO - USTANOVA ZA OBRAZOVANJE ODRASLIH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63500509924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Špire Brusine 13, 23000 ZADAR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CASH HOLDINGS 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50.00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punom iznosu</w:t>
            </w:r>
          </w:p>
        </w:tc>
      </w:tr>
      <w:tr w:rsidRPr="00834417" w:rsidR="005E3130" w:rsidTr="005E3130">
        <w:trPr>
          <w:trHeight w:val="645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LOŠI, prijevoznički obrt vl. Frane Bačkov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37516868995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Kraljice Jelene 31, Pakoštane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105.257,42 kn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105.257,42 kn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Prijav iznos različit od posl knjiga,nedovoljna dokumentacija za utvrdit duž potraživanja koja bi bila u zastari. Osporava se tražbina jer je prijavitelj brisan</w:t>
            </w:r>
          </w:p>
        </w:tc>
      </w:tr>
      <w:tr w:rsidRPr="00834417" w:rsidR="005E3130" w:rsidTr="005E3130">
        <w:trPr>
          <w:trHeight w:val="75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BRKIĆ AUTO D.O.O. za usluge i trgovinu 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56943635846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Zadrarska ulica 14, Murvica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CASH HOLDINGS 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26.146,50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Osporena radi zastare</w:t>
            </w:r>
          </w:p>
        </w:tc>
      </w:tr>
      <w:tr w:rsidRPr="00834417" w:rsidR="005E3130" w:rsidTr="005E3130">
        <w:trPr>
          <w:trHeight w:val="51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BRKIĆ AUTO D.O.O. za usluge i trgovinu 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56943635846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Zadrarska ulica 14, Murvica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26.146,50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Osporena radi zastare</w:t>
            </w:r>
          </w:p>
        </w:tc>
      </w:tr>
      <w:tr w:rsidRPr="00834417" w:rsidR="005E3130" w:rsidTr="005E3130">
        <w:trPr>
          <w:trHeight w:val="78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ČISTOĆA, usluge održavanja čistoće d.o.o.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84923155727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Ulica Stjepana Radića 33, 23000 Zadar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CASH HOLDINGS 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31.192,93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Osporena radi zastare</w:t>
            </w:r>
          </w:p>
        </w:tc>
      </w:tr>
      <w:tr w:rsidRPr="00834417" w:rsidR="005E3130" w:rsidTr="005E3130">
        <w:trPr>
          <w:trHeight w:val="78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ČISTOĆA, usluge održavanja čistoće d.o.o.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84923155727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Ulica Stjepana Radića 33, 23000 Zadar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31.192,93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Osporena radi zastare</w:t>
            </w:r>
          </w:p>
        </w:tc>
      </w:tr>
      <w:tr w:rsidRPr="00834417" w:rsidR="005E3130" w:rsidTr="005E3130">
        <w:trPr>
          <w:trHeight w:val="78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DIAGRAM d.o.o. za usluge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76169484118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Poljička cesta 71, 21000 Split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14.646,11 kn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dokumentacija se ne odnosi na predstečajnog dužnika, nije evidentirano u poslovnim knjigama.</w:t>
            </w:r>
          </w:p>
        </w:tc>
      </w:tr>
      <w:tr w:rsidRPr="00834417" w:rsidR="005E3130" w:rsidTr="005E3130">
        <w:trPr>
          <w:trHeight w:val="78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EKOGRAF d.o.o. za proizvodnju i trgovinu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23102517703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Zdenački zavoj 37a, 10000 Zagreb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CASH HOLDINGS 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36.227,50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Osporena radi zastare</w:t>
            </w:r>
          </w:p>
        </w:tc>
      </w:tr>
      <w:tr w:rsidRPr="00834417" w:rsidR="005E3130" w:rsidTr="005E3130">
        <w:trPr>
          <w:trHeight w:val="78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EKOGRAF d.o.o. za proizvodnju i trgovinu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23102517703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Zdenački zavoj 37a, 10000 Zagreb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36.227,50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Osporena radi zastare</w:t>
            </w:r>
          </w:p>
        </w:tc>
      </w:tr>
      <w:tr w:rsidRPr="00834417" w:rsidR="005E3130" w:rsidTr="005E3130">
        <w:trPr>
          <w:trHeight w:val="765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EUROPAN društvo s ograničenom odgovornošću za proizvodnju i trgovinu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24930256243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Ulica Hrvatskog Sabora 57, 23000 Zadar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58.815,88 kn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58.815,88 kn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dokumentacija se ne odnosi na predstečajnog dužnika, nije evidentirano u poslovnim knjigama.</w:t>
            </w:r>
          </w:p>
        </w:tc>
      </w:tr>
      <w:tr w:rsidRPr="00834417" w:rsidR="005E3130" w:rsidTr="005E3130">
        <w:trPr>
          <w:trHeight w:val="765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"M.F. KONZALTING", vl. MIROSLAV FUZUL, ZADAR, </w:t>
            </w: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VELEBITSKA 2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92461856137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OBALA KNEZA BRANIMIRA 8, 23000 ZADAR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765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"M.F. KONZALTING", vl. MIROSLAV FUZUL, ZADAR, VELEBITSKA 2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92461856137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OBALA KNEZA BRANIMIRA 8, 23000 ZADAR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CASH HOLDINGS 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102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MARINPLAST, obrt za proizvodnju plastične ambalaže, vl. Marinko Gusić, Klis, Kneza Trpimira 217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25257975975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KNEZA TRPIMIRA 217, 21231 KLIS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6.751,25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102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MARINPLAST, obrt za proizvodnju plastične ambalaže, vl. Marinko Gusić, Klis, Kneza Trpimira 218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25257975975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KNEZA TRPIMIRA 217, 21231 KLIS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CASH HOLDINGS 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6.751,25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765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ILMAR-FRIGO društvo s ograničenom odgovornošću za usluge, proizvodnju i trgovinu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99523199624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Pločebb, 23000 Zadar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750,00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765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ILMAR-FRIGO društvo s ogranič</w:t>
            </w: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enom odgovornošću za usluge, proizvodnju i trgovinu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99523199624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Pločebb, 23000 Zadar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Dužnik CASH HOLDINGS </w:t>
            </w: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750,00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51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INA-INDUSTRIJA NAFTE, d.d.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27759560625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Avenija V. Holjevca 10, 10000 Zagreb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16.270,99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51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INA-INDUSTRIJA NAFTE, d.d.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27759560625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Avenija V. Holjevca 10, 10000 Zagreb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CASH HOLDINGS 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16.270,99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102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KERUM društvo s ograničenom odgovornošću, za unutarnju i vanjsku trgovinu, promet i usluge u stečaju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66124057408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Zrinjsko Frankopanska 68, 21000 Split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397.278,38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102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KERUM društvo s ograničenom odgovornošću, za unutarnju i vanjsku trgovinu, promet i usluge u stečaju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66124057408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Zrinjsko Frankopanska 68, 21000 Split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CASH HOLDINGS 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397.278,38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765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KLICA-MLIN društvo s ograničenom odgovornoš</w:t>
            </w: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ću za trgovinu i usluge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17099873523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Sajmište 30, 32000 Vukovar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201.388,88 kn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201.388,88 kn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dokumentacija se ne odnosi na predstečajnog dužnika, nije </w:t>
            </w: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evidentirano u poslovnim knjigama.</w:t>
            </w:r>
          </w:p>
        </w:tc>
      </w:tr>
      <w:tr w:rsidRPr="00834417" w:rsidR="005E3130" w:rsidTr="005E3130">
        <w:trPr>
          <w:trHeight w:val="765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17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KOKA TOMCRO, obrt za poljoprivredu i trgovinu, vl. Grgo Knežević, Vinjerac, Ždrilo 18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83276139941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ŽDRILO 18, 23247 VINJERAC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138.386,94 kn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138.386,94 kn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dokumentacija se ne odnosi na predstečajnog dužnika, nije evidentirano u poslovnim knjigama</w:t>
            </w:r>
          </w:p>
        </w:tc>
      </w:tr>
      <w:tr w:rsidRPr="00834417" w:rsidR="005E3130" w:rsidTr="005E3130">
        <w:trPr>
          <w:trHeight w:val="102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KOMUNALAC društvo s ograničenom odgovornošću za vodoopskrbu, odvodnju i pročišćavanje otpadnih voda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79399174783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Ulica Kralja Petra Svačića 28, 23210 Biograd Na Moru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99.870,69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ili zastarjela</w:t>
            </w:r>
          </w:p>
        </w:tc>
      </w:tr>
      <w:tr w:rsidRPr="00834417" w:rsidR="005E3130" w:rsidTr="005E3130">
        <w:trPr>
          <w:trHeight w:val="102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KOMUNALAC društvo s ograničenom odgovornošću za vodoopskrbu, odvodnju i pročišćavanje otpadnih voda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79399174783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Ulica Kralja Petra Svačića 28, 23210 Biograd Na Moru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CASH HOLDINGS 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99.870,69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Dio tražbine je u zastari, a dio je plaćen</w:t>
            </w:r>
          </w:p>
        </w:tc>
      </w:tr>
      <w:tr w:rsidRPr="00834417" w:rsidR="005E3130" w:rsidTr="005E3130">
        <w:trPr>
          <w:trHeight w:val="765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STRUJA, elektromonterski obrt vl. Ivica Lokin Pakoštane, Bana Josipa Jelačića 10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17154769767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BANA JOSIPA JELAČIĆA 10, 23211 PAKOŠTANE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2.442,23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765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STRUJA, elektromonterski obrt vl. Ivica Lokin Pakoštane, Bana Josipa Jelačića 10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17154769767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BANA JOSIPA JELAČIĆA 10, 23211 PAKOŠTANE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CASH HOLDINGS 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2.442,23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765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MEVIG d.o.o. za preradu plastičnih masa trgovinu i usluge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77167328237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Dinka Šimunovića 1, 21000 Split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10.542,95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765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MEVIG d.o.o. za preradu plastičnih masa trgovinu i usluge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77167328237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Dinka Šimunovića 1, 21000 Split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CASH HOLDINGS 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10.542,95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51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OPĆINA PAKOŠTANE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06113331578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Kraljice Jelene 78, 23211 Pakoštane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453.226,38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Osporavana u cijelosti radi zastare</w:t>
            </w:r>
          </w:p>
        </w:tc>
      </w:tr>
      <w:tr w:rsidRPr="00834417" w:rsidR="005E3130" w:rsidTr="005E3130">
        <w:trPr>
          <w:trHeight w:val="51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OPĆINA PAKOŠTANE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06113331578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Kraljice Jelene 78, 23211 Pakoštane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CASH HOLDINGS 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453.226,38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Osporavana u cijelosti radi zastare</w:t>
            </w:r>
          </w:p>
        </w:tc>
      </w:tr>
      <w:tr w:rsidRPr="00834417" w:rsidR="005E3130" w:rsidTr="005E3130">
        <w:trPr>
          <w:trHeight w:val="765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PANEX društvo s ograničenom odgovornošću za trgovinu, transport i usluge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69385340648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 Gardijske 28, 21000 Split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125.996,64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765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PANEX društvo s ograničenom odgovornošću za </w:t>
            </w: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trgovinu, transport i usluge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69385340648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 Gardijske 28, 21000 Split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CASH HOLDINGS 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125.996,64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51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PANINO d.o.o. za proizvodnju, trgovinu i usluge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96009953322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Brune Bušića 3, 10000 Zagreb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173.087,59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51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PANINO d.o.o. za proizvodnju, trgovinu i usluge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96009953322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Brune Bušića 3, 10000 Zagreb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CASH HOLDINGS 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173.087,59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765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25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PECTO društvo s ograničenom odgovornošću za trgovinu i usluge, turistička agencija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92000506221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Ulica samostalnog bataljuna 2, 23223 Škabrnja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5.946,25 kn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5.946,25 kn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dokumentacija se ne odnosi na predstečajnog dužnika, nije evidentirano u poslovnim knjigama</w:t>
            </w:r>
          </w:p>
        </w:tc>
      </w:tr>
      <w:tr w:rsidRPr="00834417" w:rsidR="005E3130" w:rsidTr="005E3130">
        <w:trPr>
          <w:trHeight w:val="102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PETROL društvo s ograničenom odgovornošću za trgovinu i prijevoz nafte i naftnih derivata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75550985023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Otok, Oreškovićeva 6h, 10000 Zagreb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24.776,63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102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PETROL društvo s ograničenom odgovornošću za trgovinu i prijevo</w:t>
            </w: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z nafte i naftnih derivata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75550985023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Otok, Oreškovićeva 6h, 10000 Zagreb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CASH HOLDINGS 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24.776,63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765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lastRenderedPageBreak/>
              <w:t>27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RITAM, za proizvodnju, trgovinu i usluge, društvo s ograničenom odgovornošću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38342739120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Šibenska 37, 21000 Split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20.305,62 kn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20.305,62 kn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dokumentacija se ne odnosi na predstečajnog dužnika, nije evidentirano u poslovnim knjigama</w:t>
            </w:r>
          </w:p>
        </w:tc>
      </w:tr>
      <w:tr w:rsidRPr="00834417" w:rsidR="005E3130" w:rsidTr="005E3130">
        <w:trPr>
          <w:trHeight w:val="765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28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RONCA USLUGE d.o.o. za poslovne usluge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88283563670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Maretićeva 17, 10000 Zagreb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148.400,00 kn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148.400,00 kn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dokumentacija se ne odnosi na predstečajnog dužnika, nije evidentirano u poslovnim knjigama</w:t>
            </w:r>
          </w:p>
        </w:tc>
      </w:tr>
      <w:tr w:rsidRPr="00834417" w:rsidR="005E3130" w:rsidTr="005E3130">
        <w:trPr>
          <w:trHeight w:val="51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ŠIMIĆ COMPANY d.o.o. za proizvodnju, trgovinu i usluge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82404228541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 Gardijske brigade 41, 21000 Split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4.172,31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51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ŠIMIĆ COMPANY d.o.o. za proizvodnju, trgovinu i usluge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82404228541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 Gardijske brigade 41, 21000 Split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CASH HOLDINGS 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4.172,31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51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ŽITO d.o.o. za proizvodnju i trgovinu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03834418154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Đakovština 3, 31000 Osijek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Povjerenik Željko Vrkić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127.639,06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  <w:tr w:rsidRPr="00834417" w:rsidR="005E3130" w:rsidTr="005E3130">
        <w:trPr>
          <w:trHeight w:val="510"/>
        </w:trPr>
        <w:tc>
          <w:tcPr>
            <w:tcW w:w="2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ŽITO d.o.o. za proizvodnju i trgovinu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03834418154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Đakovština 3, 31000 Osijek</w:t>
            </w:r>
          </w:p>
        </w:tc>
        <w:tc>
          <w:tcPr>
            <w:tcW w:w="3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4417" w:rsidR="005E3130" w:rsidP="00834417" w:rsidRDefault="005E31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CASH HOLDINGS D.O.O.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127.639,06 kn</w:t>
            </w:r>
          </w:p>
        </w:tc>
        <w:tc>
          <w:tcPr>
            <w:tcW w:w="4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834417" w:rsidR="005E3130" w:rsidP="00834417" w:rsidRDefault="005E3130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83441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je podmirena u cijelosti</w:t>
            </w:r>
          </w:p>
        </w:tc>
      </w:tr>
    </w:tbl>
    <w:p w:rsidRPr="00F03AA3" w:rsidR="00F03AA3" w:rsidP="00F03AA3" w:rsidRDefault="00F03A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E3130" w:rsidR="006B6FFF" w:rsidP="005E3130" w:rsidRDefault="005E31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Nitko od nazočnih vjerovnika ne otklanja izjavljena osporavanja.</w:t>
      </w:r>
    </w:p>
    <w:p w:rsidR="006B6FFF" w:rsidP="00F03AA3" w:rsidRDefault="006B6FFF">
      <w:pPr>
        <w:pStyle w:val="Odlomakpopis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6FFF" w:rsidP="00F03AA3" w:rsidRDefault="006B6FFF">
      <w:pPr>
        <w:pStyle w:val="Odlomakpopis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3DC6" w:rsidP="00B15FEB" w:rsidRDefault="00F73D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3DC6" w:rsidP="00B15FEB" w:rsidRDefault="00F73D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5A9E">
        <w:rPr>
          <w:rFonts w:ascii="Times New Roman" w:hAnsi="Times New Roman"/>
          <w:sz w:val="24"/>
          <w:szCs w:val="24"/>
        </w:rPr>
        <w:t>Uzimajući u obzir prijavljene tražbine iz prijedloga dužnika, prijavljene tražbine vjerovnika, očitovanja dužnika i povjerenika o prijavljenim tražbinama</w:t>
      </w:r>
      <w:r>
        <w:rPr>
          <w:rFonts w:ascii="Times New Roman" w:hAnsi="Times New Roman"/>
          <w:sz w:val="24"/>
          <w:szCs w:val="24"/>
        </w:rPr>
        <w:t xml:space="preserve"> vjerovnika, te navode zakonskih</w:t>
      </w:r>
      <w:r w:rsidR="00BA0948">
        <w:rPr>
          <w:rFonts w:ascii="Times New Roman" w:hAnsi="Times New Roman"/>
          <w:sz w:val="24"/>
          <w:szCs w:val="24"/>
        </w:rPr>
        <w:t xml:space="preserve"> zastupnika dužnika, punomoćnika dužnika i </w:t>
      </w:r>
      <w:r w:rsidRPr="00995A9E">
        <w:rPr>
          <w:rFonts w:ascii="Times New Roman" w:hAnsi="Times New Roman"/>
          <w:sz w:val="24"/>
          <w:szCs w:val="24"/>
        </w:rPr>
        <w:t>povjerenika sa današnjeg ročišta</w:t>
      </w:r>
      <w:r>
        <w:rPr>
          <w:rFonts w:ascii="Times New Roman" w:hAnsi="Times New Roman"/>
          <w:sz w:val="24"/>
          <w:szCs w:val="24"/>
        </w:rPr>
        <w:t>, temeljem odredbe čl. 49. SZ-a,</w:t>
      </w:r>
      <w:r w:rsidRPr="00995A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ovaj s</w:t>
      </w:r>
      <w:r w:rsidRPr="00995A9E">
        <w:rPr>
          <w:rFonts w:ascii="Times New Roman" w:hAnsi="Times New Roman"/>
          <w:sz w:val="24"/>
          <w:szCs w:val="24"/>
        </w:rPr>
        <w:t>ud</w:t>
      </w:r>
      <w:r w:rsidR="00EC1C15">
        <w:rPr>
          <w:rFonts w:ascii="Times New Roman" w:hAnsi="Times New Roman"/>
          <w:sz w:val="24"/>
          <w:szCs w:val="24"/>
        </w:rPr>
        <w:t xml:space="preserve"> će sastaviti tablicu ispitanih tražbina.</w:t>
      </w:r>
    </w:p>
    <w:p w:rsidR="00F73DC6" w:rsidP="00B15FEB" w:rsidRDefault="00F73D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995A9E" w:rsidR="001C2C5A" w:rsidP="00B15FEB" w:rsidRDefault="000E4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5A9E">
        <w:rPr>
          <w:rFonts w:ascii="Times New Roman" w:hAnsi="Times New Roman"/>
          <w:sz w:val="24"/>
          <w:szCs w:val="24"/>
        </w:rPr>
        <w:t xml:space="preserve">Nema pitanja ni primjedbi. </w:t>
      </w:r>
    </w:p>
    <w:p w:rsidRPr="00995A9E" w:rsidR="000E44A2" w:rsidP="00B15FEB" w:rsidRDefault="000E4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DB3" w:rsidP="00315DB3" w:rsidRDefault="000E44A2">
      <w:pPr>
        <w:jc w:val="both"/>
        <w:rPr>
          <w:rFonts w:ascii="Times New Roman" w:hAnsi="Times New Roman"/>
        </w:rPr>
      </w:pPr>
      <w:r w:rsidRPr="00995A9E">
        <w:rPr>
          <w:rFonts w:ascii="Times New Roman" w:hAnsi="Times New Roman"/>
          <w:sz w:val="24"/>
          <w:szCs w:val="24"/>
        </w:rPr>
        <w:t>S o</w:t>
      </w:r>
      <w:r w:rsidRPr="00995A9E" w:rsidR="00315DB3">
        <w:rPr>
          <w:rFonts w:ascii="Times New Roman" w:hAnsi="Times New Roman"/>
          <w:sz w:val="24"/>
          <w:szCs w:val="24"/>
        </w:rPr>
        <w:t>bzirom da su ispitane sve prijavljene tražbine</w:t>
      </w:r>
      <w:r w:rsidRPr="00995A9E">
        <w:rPr>
          <w:rFonts w:ascii="Times New Roman" w:hAnsi="Times New Roman"/>
          <w:sz w:val="24"/>
          <w:szCs w:val="24"/>
        </w:rPr>
        <w:t xml:space="preserve">, sud će na temelju tablice </w:t>
      </w:r>
      <w:r>
        <w:rPr>
          <w:rFonts w:ascii="Times New Roman" w:hAnsi="Times New Roman"/>
        </w:rPr>
        <w:t xml:space="preserve">ispitanih tražbina donijeti rješenje o </w:t>
      </w:r>
      <w:r w:rsidRPr="003B0782">
        <w:rPr>
          <w:rFonts w:ascii="Times New Roman" w:hAnsi="Times New Roman"/>
        </w:rPr>
        <w:t xml:space="preserve">utvrđenim </w:t>
      </w:r>
      <w:r w:rsidR="003B0782">
        <w:rPr>
          <w:rFonts w:ascii="Times New Roman" w:hAnsi="Times New Roman"/>
        </w:rPr>
        <w:t>tražbinama</w:t>
      </w:r>
      <w:r w:rsidR="004846F1">
        <w:rPr>
          <w:rFonts w:ascii="Times New Roman" w:hAnsi="Times New Roman"/>
        </w:rPr>
        <w:t>.</w:t>
      </w:r>
    </w:p>
    <w:p w:rsidRPr="00837EBB" w:rsidR="001C658E" w:rsidP="004846F1" w:rsidRDefault="000E44A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Nazočni sudionici predstečajnoga postupka nad dužnikom suglasno izjavljuju da nemaju prigovora ni primjedbi na prednji </w:t>
      </w:r>
      <w:r w:rsidRPr="00315DB3" w:rsidR="00315DB3">
        <w:rPr>
          <w:rFonts w:ascii="Times New Roman" w:hAnsi="Times New Roman"/>
        </w:rPr>
        <w:t>zapisnik</w:t>
      </w:r>
      <w:r w:rsidR="00995A9E">
        <w:rPr>
          <w:rFonts w:ascii="Times New Roman" w:hAnsi="Times New Roman"/>
        </w:rPr>
        <w:t xml:space="preserve"> budući je sadržaj istog glasno</w:t>
      </w:r>
      <w:r w:rsidR="00485040">
        <w:rPr>
          <w:rFonts w:ascii="Times New Roman" w:hAnsi="Times New Roman"/>
        </w:rPr>
        <w:t xml:space="preserve"> diktiran, a </w:t>
      </w:r>
      <w:r>
        <w:rPr>
          <w:rFonts w:ascii="Times New Roman" w:hAnsi="Times New Roman"/>
        </w:rPr>
        <w:t>što potvrđuju v</w:t>
      </w:r>
      <w:r w:rsidR="004846F1">
        <w:rPr>
          <w:rFonts w:ascii="Times New Roman" w:hAnsi="Times New Roman"/>
        </w:rPr>
        <w:t>lastoručn</w:t>
      </w:r>
      <w:r>
        <w:rPr>
          <w:rFonts w:ascii="Times New Roman" w:hAnsi="Times New Roman"/>
        </w:rPr>
        <w:t xml:space="preserve">im </w:t>
      </w:r>
      <w:r w:rsidR="004846F1">
        <w:rPr>
          <w:rFonts w:ascii="Times New Roman" w:hAnsi="Times New Roman"/>
        </w:rPr>
        <w:t>potpis</w:t>
      </w:r>
      <w:r>
        <w:rPr>
          <w:rFonts w:ascii="Times New Roman" w:hAnsi="Times New Roman"/>
        </w:rPr>
        <w:t>om istog</w:t>
      </w:r>
      <w:r w:rsidR="004846F1">
        <w:rPr>
          <w:rFonts w:ascii="Times New Roman" w:hAnsi="Times New Roman"/>
        </w:rPr>
        <w:t xml:space="preserve">. </w:t>
      </w:r>
    </w:p>
    <w:p w:rsidR="0034487A" w:rsidP="004846F1" w:rsidRDefault="001C658E">
      <w:pPr>
        <w:spacing w:after="0" w:line="240" w:lineRule="auto"/>
        <w:ind w:firstLine="708"/>
        <w:jc w:val="center"/>
        <w:rPr>
          <w:rFonts w:ascii="Times New Roman" w:hAnsi="Times New Roman"/>
          <w:lang w:eastAsia="hr-HR"/>
        </w:rPr>
      </w:pPr>
      <w:r w:rsidRPr="00837EBB">
        <w:rPr>
          <w:rFonts w:ascii="Times New Roman" w:hAnsi="Times New Roman"/>
          <w:lang w:eastAsia="hr-HR"/>
        </w:rPr>
        <w:t xml:space="preserve">Dovršeno u  </w:t>
      </w:r>
      <w:r w:rsidR="005E3130">
        <w:rPr>
          <w:rFonts w:ascii="Times New Roman" w:hAnsi="Times New Roman"/>
          <w:lang w:eastAsia="hr-HR"/>
        </w:rPr>
        <w:t>11</w:t>
      </w:r>
      <w:r w:rsidR="001C2C5A">
        <w:rPr>
          <w:rFonts w:ascii="Times New Roman" w:hAnsi="Times New Roman"/>
          <w:lang w:eastAsia="hr-HR"/>
        </w:rPr>
        <w:t>,</w:t>
      </w:r>
      <w:r w:rsidR="005E3130">
        <w:rPr>
          <w:rFonts w:ascii="Times New Roman" w:hAnsi="Times New Roman"/>
          <w:lang w:eastAsia="hr-HR"/>
        </w:rPr>
        <w:t>10</w:t>
      </w:r>
      <w:r w:rsidRPr="00837EBB" w:rsidR="00C92E49">
        <w:rPr>
          <w:rFonts w:ascii="Times New Roman" w:hAnsi="Times New Roman"/>
          <w:lang w:eastAsia="hr-HR"/>
        </w:rPr>
        <w:t xml:space="preserve"> </w:t>
      </w:r>
      <w:r w:rsidR="004846F1">
        <w:rPr>
          <w:rFonts w:ascii="Times New Roman" w:hAnsi="Times New Roman"/>
          <w:lang w:eastAsia="hr-HR"/>
        </w:rPr>
        <w:t>sati.</w:t>
      </w:r>
    </w:p>
    <w:p w:rsidRPr="00837EBB" w:rsidR="001C2C5A" w:rsidP="00B15FEB" w:rsidRDefault="001C2C5A">
      <w:pPr>
        <w:spacing w:after="0" w:line="240" w:lineRule="auto"/>
        <w:ind w:left="1416" w:firstLine="708"/>
        <w:jc w:val="both"/>
        <w:rPr>
          <w:rFonts w:ascii="Times New Roman" w:hAnsi="Times New Roman"/>
          <w:lang w:eastAsia="hr-HR"/>
        </w:rPr>
      </w:pPr>
    </w:p>
    <w:p w:rsidRPr="00837EBB" w:rsidR="0034487A" w:rsidP="00B15FEB" w:rsidRDefault="0034487A">
      <w:pPr>
        <w:spacing w:after="0" w:line="240" w:lineRule="auto"/>
        <w:ind w:left="2124" w:firstLine="708"/>
        <w:jc w:val="both"/>
        <w:rPr>
          <w:rFonts w:ascii="Times New Roman" w:hAnsi="Times New Roman"/>
          <w:lang w:eastAsia="hr-HR"/>
        </w:rPr>
      </w:pPr>
      <w:r w:rsidRPr="00837EBB">
        <w:rPr>
          <w:rFonts w:ascii="Times New Roman" w:hAnsi="Times New Roman"/>
          <w:bCs/>
          <w:lang w:eastAsia="hr-HR"/>
        </w:rPr>
        <w:t>SUTKINJA</w:t>
      </w:r>
      <w:r w:rsidR="000E44A2">
        <w:rPr>
          <w:rFonts w:ascii="Times New Roman" w:hAnsi="Times New Roman"/>
          <w:lang w:eastAsia="hr-HR"/>
        </w:rPr>
        <w:t>:</w:t>
      </w:r>
      <w:r w:rsidRPr="00837EBB">
        <w:rPr>
          <w:rFonts w:ascii="Times New Roman" w:hAnsi="Times New Roman"/>
          <w:lang w:eastAsia="hr-HR"/>
        </w:rPr>
        <w:tab/>
      </w:r>
      <w:r w:rsidRPr="00837EBB">
        <w:rPr>
          <w:rFonts w:ascii="Times New Roman" w:hAnsi="Times New Roman"/>
          <w:lang w:eastAsia="hr-HR"/>
        </w:rPr>
        <w:tab/>
      </w:r>
      <w:r w:rsidRPr="00837EBB">
        <w:rPr>
          <w:rFonts w:ascii="Times New Roman" w:hAnsi="Times New Roman"/>
          <w:lang w:eastAsia="hr-HR"/>
        </w:rPr>
        <w:tab/>
      </w:r>
      <w:r w:rsidRPr="00837EBB">
        <w:rPr>
          <w:rFonts w:ascii="Times New Roman" w:hAnsi="Times New Roman"/>
          <w:lang w:eastAsia="hr-HR"/>
        </w:rPr>
        <w:tab/>
      </w:r>
      <w:r w:rsidR="000E44A2">
        <w:rPr>
          <w:rFonts w:ascii="Times New Roman" w:hAnsi="Times New Roman"/>
          <w:lang w:eastAsia="hr-HR"/>
        </w:rPr>
        <w:t xml:space="preserve">ZA </w:t>
      </w:r>
      <w:r w:rsidRPr="00837EBB">
        <w:rPr>
          <w:rFonts w:ascii="Times New Roman" w:hAnsi="Times New Roman"/>
          <w:lang w:eastAsia="hr-HR"/>
        </w:rPr>
        <w:t>DUŽNIK</w:t>
      </w:r>
      <w:r w:rsidR="000E44A2">
        <w:rPr>
          <w:rFonts w:ascii="Times New Roman" w:hAnsi="Times New Roman"/>
          <w:lang w:eastAsia="hr-HR"/>
        </w:rPr>
        <w:t>A:</w:t>
      </w:r>
    </w:p>
    <w:p w:rsidRPr="00837EBB" w:rsidR="0034487A" w:rsidP="004846F1" w:rsidRDefault="0034487A">
      <w:pPr>
        <w:spacing w:after="0" w:line="240" w:lineRule="auto"/>
        <w:jc w:val="both"/>
        <w:rPr>
          <w:rFonts w:ascii="Times New Roman" w:hAnsi="Times New Roman"/>
          <w:lang w:eastAsia="hr-HR"/>
        </w:rPr>
      </w:pPr>
    </w:p>
    <w:p w:rsidRPr="00837EBB" w:rsidR="0034487A" w:rsidP="00B15FEB" w:rsidRDefault="0034487A">
      <w:pPr>
        <w:spacing w:after="0" w:line="240" w:lineRule="auto"/>
        <w:ind w:left="1416" w:firstLine="708"/>
        <w:jc w:val="both"/>
        <w:rPr>
          <w:rFonts w:ascii="Times New Roman" w:hAnsi="Times New Roman"/>
          <w:lang w:eastAsia="hr-HR"/>
        </w:rPr>
      </w:pPr>
    </w:p>
    <w:p w:rsidRPr="00837EBB" w:rsidR="00704B39" w:rsidP="00B15FEB" w:rsidRDefault="001C658E">
      <w:pPr>
        <w:spacing w:after="0" w:line="240" w:lineRule="auto"/>
        <w:ind w:left="2832"/>
        <w:jc w:val="both"/>
        <w:rPr>
          <w:rFonts w:ascii="Times New Roman" w:hAnsi="Times New Roman"/>
          <w:bCs/>
          <w:lang w:eastAsia="hr-HR"/>
        </w:rPr>
      </w:pPr>
      <w:r w:rsidRPr="00837EBB">
        <w:rPr>
          <w:rFonts w:ascii="Times New Roman" w:hAnsi="Times New Roman"/>
          <w:lang w:eastAsia="hr-HR"/>
        </w:rPr>
        <w:t>ZAPISNIČAR</w:t>
      </w:r>
      <w:r w:rsidR="000E44A2">
        <w:rPr>
          <w:rFonts w:ascii="Times New Roman" w:hAnsi="Times New Roman"/>
          <w:lang w:eastAsia="hr-HR"/>
        </w:rPr>
        <w:t>:</w:t>
      </w:r>
      <w:r w:rsidRPr="00837EBB">
        <w:rPr>
          <w:rFonts w:ascii="Times New Roman" w:hAnsi="Times New Roman"/>
          <w:bCs/>
          <w:lang w:eastAsia="hr-HR"/>
        </w:rPr>
        <w:tab/>
      </w:r>
      <w:r w:rsidRPr="00837EBB">
        <w:rPr>
          <w:rFonts w:ascii="Times New Roman" w:hAnsi="Times New Roman"/>
          <w:bCs/>
          <w:lang w:eastAsia="hr-HR"/>
        </w:rPr>
        <w:tab/>
      </w:r>
      <w:r w:rsidRPr="00837EBB" w:rsidR="0034487A">
        <w:rPr>
          <w:rFonts w:ascii="Times New Roman" w:hAnsi="Times New Roman"/>
          <w:bCs/>
          <w:lang w:eastAsia="hr-HR"/>
        </w:rPr>
        <w:tab/>
      </w:r>
      <w:r w:rsidR="0016512B">
        <w:rPr>
          <w:rFonts w:ascii="Times New Roman" w:hAnsi="Times New Roman"/>
          <w:bCs/>
          <w:lang w:eastAsia="hr-HR"/>
        </w:rPr>
        <w:tab/>
      </w:r>
      <w:r w:rsidRPr="00837EBB" w:rsidR="00704B39">
        <w:rPr>
          <w:rFonts w:ascii="Times New Roman" w:hAnsi="Times New Roman"/>
          <w:bCs/>
          <w:lang w:eastAsia="hr-HR"/>
        </w:rPr>
        <w:t>POVJERNIK</w:t>
      </w:r>
      <w:r w:rsidR="000E44A2">
        <w:rPr>
          <w:rFonts w:ascii="Times New Roman" w:hAnsi="Times New Roman"/>
          <w:bCs/>
          <w:lang w:eastAsia="hr-HR"/>
        </w:rPr>
        <w:t>:</w:t>
      </w:r>
      <w:r w:rsidRPr="00837EBB" w:rsidR="00704B39">
        <w:rPr>
          <w:rFonts w:ascii="Times New Roman" w:hAnsi="Times New Roman"/>
          <w:bCs/>
          <w:lang w:eastAsia="hr-HR"/>
        </w:rPr>
        <w:t xml:space="preserve"> </w:t>
      </w:r>
    </w:p>
    <w:p w:rsidRPr="00837EBB" w:rsidR="00704B39" w:rsidP="004846F1" w:rsidRDefault="00704B39">
      <w:pPr>
        <w:spacing w:after="0" w:line="240" w:lineRule="auto"/>
        <w:jc w:val="both"/>
        <w:rPr>
          <w:rFonts w:ascii="Times New Roman" w:hAnsi="Times New Roman"/>
          <w:bCs/>
          <w:lang w:eastAsia="hr-HR"/>
        </w:rPr>
      </w:pPr>
    </w:p>
    <w:p w:rsidRPr="00837EBB" w:rsidR="00704B39" w:rsidP="004846F1" w:rsidRDefault="004846F1">
      <w:pPr>
        <w:spacing w:after="0" w:line="240" w:lineRule="auto"/>
        <w:ind w:left="2832"/>
        <w:jc w:val="both"/>
        <w:rPr>
          <w:rFonts w:ascii="Times New Roman" w:hAnsi="Times New Roman"/>
          <w:bCs/>
          <w:lang w:eastAsia="hr-HR"/>
        </w:rPr>
      </w:pPr>
      <w:r>
        <w:rPr>
          <w:rFonts w:ascii="Times New Roman" w:hAnsi="Times New Roman"/>
          <w:bCs/>
          <w:lang w:eastAsia="hr-HR"/>
        </w:rPr>
        <w:tab/>
      </w:r>
    </w:p>
    <w:p w:rsidR="00010D88" w:rsidP="00B15FEB" w:rsidRDefault="00010D88">
      <w:pPr>
        <w:spacing w:after="0" w:line="240" w:lineRule="auto"/>
        <w:ind w:left="5664" w:firstLine="708"/>
        <w:jc w:val="both"/>
        <w:rPr>
          <w:rFonts w:ascii="Times New Roman" w:hAnsi="Times New Roman"/>
          <w:bCs/>
          <w:lang w:eastAsia="hr-HR"/>
        </w:rPr>
      </w:pPr>
    </w:p>
    <w:p w:rsidR="0034487A" w:rsidP="00B15FEB" w:rsidRDefault="004846F1">
      <w:pPr>
        <w:spacing w:after="0" w:line="240" w:lineRule="auto"/>
        <w:ind w:left="5664" w:firstLine="708"/>
        <w:jc w:val="both"/>
        <w:rPr>
          <w:rFonts w:ascii="Times New Roman" w:hAnsi="Times New Roman"/>
          <w:bCs/>
          <w:lang w:eastAsia="hr-HR"/>
        </w:rPr>
      </w:pPr>
      <w:r>
        <w:rPr>
          <w:rFonts w:ascii="Times New Roman" w:hAnsi="Times New Roman"/>
          <w:bCs/>
          <w:lang w:eastAsia="hr-HR"/>
        </w:rPr>
        <w:t xml:space="preserve">ZA </w:t>
      </w:r>
      <w:r w:rsidRPr="00837EBB" w:rsidR="00C92E49">
        <w:rPr>
          <w:rFonts w:ascii="Times New Roman" w:hAnsi="Times New Roman"/>
          <w:bCs/>
          <w:lang w:eastAsia="hr-HR"/>
        </w:rPr>
        <w:t>VJEROVNIK</w:t>
      </w:r>
      <w:r>
        <w:rPr>
          <w:rFonts w:ascii="Times New Roman" w:hAnsi="Times New Roman"/>
          <w:bCs/>
          <w:lang w:eastAsia="hr-HR"/>
        </w:rPr>
        <w:t>E</w:t>
      </w:r>
      <w:r w:rsidR="000E44A2">
        <w:rPr>
          <w:rFonts w:ascii="Times New Roman" w:hAnsi="Times New Roman"/>
          <w:bCs/>
          <w:lang w:eastAsia="hr-HR"/>
        </w:rPr>
        <w:t>:</w:t>
      </w:r>
      <w:r w:rsidRPr="00837EBB" w:rsidR="001C658E">
        <w:rPr>
          <w:rFonts w:ascii="Times New Roman" w:hAnsi="Times New Roman"/>
          <w:bCs/>
          <w:lang w:eastAsia="hr-HR"/>
        </w:rPr>
        <w:tab/>
      </w:r>
    </w:p>
    <w:p w:rsidR="00B01D86" w:rsidP="00B15FEB" w:rsidRDefault="00B01D86">
      <w:pPr>
        <w:spacing w:after="0" w:line="240" w:lineRule="auto"/>
        <w:ind w:left="5664" w:firstLine="708"/>
        <w:jc w:val="both"/>
        <w:rPr>
          <w:rFonts w:ascii="Times New Roman" w:hAnsi="Times New Roman"/>
          <w:bCs/>
          <w:lang w:eastAsia="hr-HR"/>
        </w:rPr>
      </w:pPr>
    </w:p>
    <w:p w:rsidRPr="00837EBB" w:rsidR="00B01D86" w:rsidP="00B01D86" w:rsidRDefault="00B01D86">
      <w:pPr>
        <w:spacing w:after="0" w:line="240" w:lineRule="auto"/>
        <w:ind w:left="5664" w:firstLine="708"/>
        <w:rPr>
          <w:rFonts w:ascii="Times New Roman" w:hAnsi="Times New Roman"/>
          <w:bCs/>
          <w:lang w:eastAsia="hr-HR"/>
        </w:rPr>
      </w:pPr>
    </w:p>
    <w:sectPr w:rsidRPr="00837EBB" w:rsidR="00B01D86" w:rsidSect="00977A9E">
      <w:headerReference w:type="default" r:id="rId10"/>
      <w:headerReference w:type="first" r:id="rId11"/>
      <w:pgSz w:w="11906" w:h="16838"/>
      <w:pgMar w:top="1134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32A8" w:rsidP="00954CC2" w:rsidRDefault="00C032A8">
      <w:pPr>
        <w:spacing w:after="0" w:line="240" w:lineRule="auto"/>
      </w:pPr>
      <w:r>
        <w:separator/>
      </w:r>
    </w:p>
  </w:endnote>
  <w:endnote w:type="continuationSeparator" w:id="0">
    <w:p w:rsidR="00C032A8" w:rsidP="00954CC2" w:rsidRDefault="00C032A8">
      <w:pPr>
        <w:spacing w:after="0" w:line="240" w:lineRule="auto"/>
      </w:pPr>
      <w:r>
        <w:continuationSeparator/>
      </w:r>
    </w:p>
  </w:endnote>
  <w:endnote w:type="continuationNotice" w:id="1">
    <w:p w:rsidR="00C032A8" w:rsidRDefault="00C032A8">
      <w:pPr>
        <w:spacing w:after="0" w:line="240" w:lineRule="auto"/>
      </w:pP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32A8" w:rsidP="00954CC2" w:rsidRDefault="00C032A8">
      <w:pPr>
        <w:spacing w:after="0" w:line="240" w:lineRule="auto"/>
      </w:pPr>
      <w:r>
        <w:separator/>
      </w:r>
    </w:p>
  </w:footnote>
  <w:footnote w:type="continuationSeparator" w:id="0">
    <w:p w:rsidR="00C032A8" w:rsidP="00954CC2" w:rsidRDefault="00C032A8">
      <w:pPr>
        <w:spacing w:after="0" w:line="240" w:lineRule="auto"/>
      </w:pPr>
      <w:r>
        <w:continuationSeparator/>
      </w:r>
    </w:p>
  </w:footnote>
  <w:footnote w:type="continuationNotice" w:id="1">
    <w:p w:rsidR="00C032A8" w:rsidRDefault="00C032A8">
      <w:pPr>
        <w:spacing w:after="0" w:line="240" w:lineRule="auto"/>
      </w:pP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550FF" w:rsidR="00C032A8" w:rsidP="00977A9E" w:rsidRDefault="00C032A8">
    <w:pPr>
      <w:pStyle w:val="Zaglavlje"/>
      <w:jc w:val="righ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                  </w:t>
    </w:r>
    <w:r w:rsidRPr="00D17E4A">
      <w:rPr>
        <w:rFonts w:ascii="Times New Roman" w:hAnsi="Times New Roman"/>
        <w:sz w:val="22"/>
        <w:szCs w:val="22"/>
      </w:rPr>
      <w:fldChar w:fldCharType="begin"/>
    </w:r>
    <w:r w:rsidRPr="00D17E4A">
      <w:rPr>
        <w:rFonts w:ascii="Times New Roman" w:hAnsi="Times New Roman"/>
        <w:sz w:val="22"/>
        <w:szCs w:val="22"/>
      </w:rPr>
      <w:instrText>PAGE   \* MERGEFORMAT</w:instrText>
    </w:r>
    <w:r w:rsidRPr="00D17E4A">
      <w:rPr>
        <w:rFonts w:ascii="Times New Roman" w:hAnsi="Times New Roman"/>
        <w:sz w:val="22"/>
        <w:szCs w:val="22"/>
      </w:rPr>
      <w:fldChar w:fldCharType="separate"/>
    </w:r>
    <w:r w:rsidR="003C1EFC">
      <w:rPr>
        <w:rFonts w:ascii="Times New Roman" w:hAnsi="Times New Roman"/>
        <w:noProof/>
        <w:sz w:val="22"/>
        <w:szCs w:val="22"/>
      </w:rPr>
      <w:t>14</w:t>
    </w:r>
    <w:r w:rsidRPr="00D17E4A">
      <w:rPr>
        <w:rFonts w:ascii="Times New Roman" w:hAnsi="Times New Roman"/>
        <w:sz w:val="22"/>
        <w:szCs w:val="22"/>
      </w:rPr>
      <w:fldChar w:fldCharType="end"/>
    </w:r>
    <w:r>
      <w:rPr>
        <w:rFonts w:ascii="Times New Roman" w:hAnsi="Times New Roman"/>
        <w:sz w:val="24"/>
        <w:szCs w:val="24"/>
      </w:rPr>
      <w:tab/>
      <w:t xml:space="preserve">     </w:t>
    </w:r>
    <w:r w:rsidRPr="004D267A">
      <w:rPr>
        <w:rFonts w:ascii="Times New Roman" w:hAnsi="Times New Roman"/>
        <w:sz w:val="22"/>
        <w:szCs w:val="22"/>
      </w:rPr>
      <w:t>Poslovni</w:t>
    </w:r>
    <w:r>
      <w:rPr>
        <w:rFonts w:ascii="Times New Roman" w:hAnsi="Times New Roman"/>
        <w:sz w:val="22"/>
        <w:szCs w:val="22"/>
      </w:rPr>
      <w:t xml:space="preserve"> broj: 1 St-50/20-18</w:t>
    </w: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D267A" w:rsidR="00C032A8" w:rsidP="004D267A" w:rsidRDefault="00C032A8">
    <w:pPr>
      <w:pStyle w:val="Zaglavlje"/>
      <w:jc w:val="right"/>
      <w:rPr>
        <w:rFonts w:ascii="Times New Roman" w:hAnsi="Times New Roman"/>
        <w:sz w:val="22"/>
        <w:szCs w:val="22"/>
      </w:rPr>
    </w:pPr>
    <w:r w:rsidRPr="004D267A">
      <w:rPr>
        <w:rFonts w:ascii="Times New Roman" w:hAnsi="Times New Roman"/>
        <w:sz w:val="22"/>
        <w:szCs w:val="22"/>
      </w:rPr>
      <w:t>Poslovni</w:t>
    </w:r>
    <w:r>
      <w:rPr>
        <w:rFonts w:ascii="Times New Roman" w:hAnsi="Times New Roman"/>
        <w:sz w:val="22"/>
        <w:szCs w:val="22"/>
      </w:rPr>
      <w:t xml:space="preserve"> broj: 1 St-50/20-18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11B03791"/>
    <w:multiLevelType w:val="hybridMultilevel"/>
    <w:tmpl w:val="C8C4BDBE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505895"/>
    <w:multiLevelType w:val="hybridMultilevel"/>
    <w:tmpl w:val="C43A7894"/>
    <w:lvl w:ilvl="0" w:tplc="E196E29A">
      <w:start w:val="2"/>
      <w:numFmt w:val="upperRoman"/>
      <w:lvlText w:val="%1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16DD4573"/>
    <w:multiLevelType w:val="hybridMultilevel"/>
    <w:tmpl w:val="9B8CEB36"/>
    <w:lvl w:ilvl="0" w:tplc="DBA4DF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94E43E4"/>
    <w:multiLevelType w:val="hybridMultilevel"/>
    <w:tmpl w:val="A6AED1E2"/>
    <w:lvl w:ilvl="0" w:tplc="215C093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B657306"/>
    <w:multiLevelType w:val="hybridMultilevel"/>
    <w:tmpl w:val="28583288"/>
    <w:lvl w:ilvl="0" w:tplc="576A007E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F2B2EED"/>
    <w:multiLevelType w:val="hybridMultilevel"/>
    <w:tmpl w:val="410E40B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6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7D652B7"/>
    <w:multiLevelType w:val="hybridMultilevel"/>
    <w:tmpl w:val="4A74D062"/>
    <w:lvl w:ilvl="0" w:tplc="D86C2276">
      <w:start w:val="1"/>
      <w:numFmt w:val="lowerLetter"/>
      <w:lvlText w:val="%1)"/>
      <w:lvlJc w:val="left"/>
      <w:pPr>
        <w:ind w:left="720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EDD5D64"/>
    <w:multiLevelType w:val="hybridMultilevel"/>
    <w:tmpl w:val="D93A326A"/>
    <w:lvl w:ilvl="0" w:tplc="D8D03AE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84F16FA"/>
    <w:multiLevelType w:val="hybridMultilevel"/>
    <w:tmpl w:val="BE3237B0"/>
    <w:lvl w:ilvl="0" w:tplc="F3C68B7C">
      <w:start w:val="11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>
    <w:nsid w:val="60567B83"/>
    <w:multiLevelType w:val="hybridMultilevel"/>
    <w:tmpl w:val="95463402"/>
    <w:lvl w:ilvl="0" w:tplc="D2E29E1E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658D28A2"/>
    <w:multiLevelType w:val="hybridMultilevel"/>
    <w:tmpl w:val="EFBA79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4C244B"/>
    <w:multiLevelType w:val="hybridMultilevel"/>
    <w:tmpl w:val="4E6AB7B4"/>
    <w:lvl w:ilvl="0" w:tplc="83D63F1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8974457"/>
    <w:multiLevelType w:val="hybridMultilevel"/>
    <w:tmpl w:val="48BEF9B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0967DF6"/>
    <w:multiLevelType w:val="hybridMultilevel"/>
    <w:tmpl w:val="9FC4D2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4B3541"/>
    <w:multiLevelType w:val="hybridMultilevel"/>
    <w:tmpl w:val="309A0B5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9201435"/>
    <w:multiLevelType w:val="hybridMultilevel"/>
    <w:tmpl w:val="98BE53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20"/>
  </w:num>
  <w:num w:numId="4">
    <w:abstractNumId w:val="25"/>
  </w:num>
  <w:num w:numId="5">
    <w:abstractNumId w:val="11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21"/>
  </w:num>
  <w:num w:numId="18">
    <w:abstractNumId w:val="24"/>
  </w:num>
  <w:num w:numId="19">
    <w:abstractNumId w:val="16"/>
  </w:num>
  <w:num w:numId="20">
    <w:abstractNumId w:val="19"/>
  </w:num>
  <w:num w:numId="21">
    <w:abstractNumId w:val="12"/>
  </w:num>
  <w:num w:numId="22">
    <w:abstractNumId w:val="18"/>
  </w:num>
  <w:num w:numId="23">
    <w:abstractNumId w:val="26"/>
  </w:num>
  <w:num w:numId="24">
    <w:abstractNumId w:val="10"/>
  </w:num>
  <w:num w:numId="25">
    <w:abstractNumId w:val="23"/>
  </w:num>
  <w:num w:numId="26">
    <w:abstractNumId w:val="14"/>
  </w:num>
  <w:num w:numId="27">
    <w:abstractNumId w:val="13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hdrShapeDefaults>
    <o:shapedefaults spidmax="94209" v:ext="edit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6F0"/>
    <w:rsid w:val="00004704"/>
    <w:rsid w:val="00010D88"/>
    <w:rsid w:val="0001320C"/>
    <w:rsid w:val="00020036"/>
    <w:rsid w:val="00020374"/>
    <w:rsid w:val="0002450E"/>
    <w:rsid w:val="000307B4"/>
    <w:rsid w:val="00033633"/>
    <w:rsid w:val="00033CB1"/>
    <w:rsid w:val="00052B67"/>
    <w:rsid w:val="0005645E"/>
    <w:rsid w:val="0006631E"/>
    <w:rsid w:val="00074304"/>
    <w:rsid w:val="0007797B"/>
    <w:rsid w:val="00080033"/>
    <w:rsid w:val="000804FC"/>
    <w:rsid w:val="00083A31"/>
    <w:rsid w:val="00091AEA"/>
    <w:rsid w:val="0009356E"/>
    <w:rsid w:val="0009467A"/>
    <w:rsid w:val="000A317C"/>
    <w:rsid w:val="000A61D0"/>
    <w:rsid w:val="000B542F"/>
    <w:rsid w:val="000B6917"/>
    <w:rsid w:val="000C6804"/>
    <w:rsid w:val="000C7F50"/>
    <w:rsid w:val="000D02F4"/>
    <w:rsid w:val="000D0A15"/>
    <w:rsid w:val="000D1501"/>
    <w:rsid w:val="000D206C"/>
    <w:rsid w:val="000D3F02"/>
    <w:rsid w:val="000D406A"/>
    <w:rsid w:val="000D6A2D"/>
    <w:rsid w:val="000E44A2"/>
    <w:rsid w:val="000E4811"/>
    <w:rsid w:val="000E75AE"/>
    <w:rsid w:val="000F0649"/>
    <w:rsid w:val="000F5D24"/>
    <w:rsid w:val="000F61B6"/>
    <w:rsid w:val="0010012A"/>
    <w:rsid w:val="0011170E"/>
    <w:rsid w:val="00117BF6"/>
    <w:rsid w:val="001344CA"/>
    <w:rsid w:val="001351DA"/>
    <w:rsid w:val="001418E7"/>
    <w:rsid w:val="00152490"/>
    <w:rsid w:val="00153C0A"/>
    <w:rsid w:val="001551EE"/>
    <w:rsid w:val="001624A5"/>
    <w:rsid w:val="0016512B"/>
    <w:rsid w:val="00173C5F"/>
    <w:rsid w:val="00184912"/>
    <w:rsid w:val="0018682A"/>
    <w:rsid w:val="001A28DA"/>
    <w:rsid w:val="001B28D0"/>
    <w:rsid w:val="001B2923"/>
    <w:rsid w:val="001B3926"/>
    <w:rsid w:val="001B4F09"/>
    <w:rsid w:val="001B7996"/>
    <w:rsid w:val="001C198C"/>
    <w:rsid w:val="001C2C5A"/>
    <w:rsid w:val="001C43FA"/>
    <w:rsid w:val="001C5365"/>
    <w:rsid w:val="001C658E"/>
    <w:rsid w:val="001D5A37"/>
    <w:rsid w:val="001D6479"/>
    <w:rsid w:val="001E5102"/>
    <w:rsid w:val="00201E9A"/>
    <w:rsid w:val="00210340"/>
    <w:rsid w:val="00210D65"/>
    <w:rsid w:val="00212837"/>
    <w:rsid w:val="0022135D"/>
    <w:rsid w:val="00222211"/>
    <w:rsid w:val="00223E27"/>
    <w:rsid w:val="00224B9D"/>
    <w:rsid w:val="0023003F"/>
    <w:rsid w:val="00231666"/>
    <w:rsid w:val="00232675"/>
    <w:rsid w:val="00253174"/>
    <w:rsid w:val="002539CB"/>
    <w:rsid w:val="00253C31"/>
    <w:rsid w:val="00256374"/>
    <w:rsid w:val="00256C1C"/>
    <w:rsid w:val="00260A7A"/>
    <w:rsid w:val="00267104"/>
    <w:rsid w:val="00270602"/>
    <w:rsid w:val="002724E5"/>
    <w:rsid w:val="00283C68"/>
    <w:rsid w:val="002906F0"/>
    <w:rsid w:val="00290C86"/>
    <w:rsid w:val="00291DBD"/>
    <w:rsid w:val="002923D3"/>
    <w:rsid w:val="00294250"/>
    <w:rsid w:val="002A1FEA"/>
    <w:rsid w:val="002C1677"/>
    <w:rsid w:val="002C2FEC"/>
    <w:rsid w:val="002D0D43"/>
    <w:rsid w:val="002D49D9"/>
    <w:rsid w:val="002F2D45"/>
    <w:rsid w:val="002F2F3C"/>
    <w:rsid w:val="002F5030"/>
    <w:rsid w:val="002F5BB8"/>
    <w:rsid w:val="0030038E"/>
    <w:rsid w:val="00301375"/>
    <w:rsid w:val="00302956"/>
    <w:rsid w:val="0031023C"/>
    <w:rsid w:val="0031184C"/>
    <w:rsid w:val="00315DB3"/>
    <w:rsid w:val="003222CF"/>
    <w:rsid w:val="0032258B"/>
    <w:rsid w:val="003234A0"/>
    <w:rsid w:val="00335AB0"/>
    <w:rsid w:val="0034093B"/>
    <w:rsid w:val="00340FF5"/>
    <w:rsid w:val="00342FA0"/>
    <w:rsid w:val="00343092"/>
    <w:rsid w:val="0034487A"/>
    <w:rsid w:val="0034598C"/>
    <w:rsid w:val="00345C8B"/>
    <w:rsid w:val="0034669F"/>
    <w:rsid w:val="00360139"/>
    <w:rsid w:val="00361C90"/>
    <w:rsid w:val="003631C7"/>
    <w:rsid w:val="003744CC"/>
    <w:rsid w:val="003773FE"/>
    <w:rsid w:val="00380BC0"/>
    <w:rsid w:val="00383571"/>
    <w:rsid w:val="00384EB5"/>
    <w:rsid w:val="0039452B"/>
    <w:rsid w:val="00395EBD"/>
    <w:rsid w:val="00397093"/>
    <w:rsid w:val="003A2231"/>
    <w:rsid w:val="003A32A1"/>
    <w:rsid w:val="003A3C7A"/>
    <w:rsid w:val="003A46E7"/>
    <w:rsid w:val="003B0508"/>
    <w:rsid w:val="003B0782"/>
    <w:rsid w:val="003B65E4"/>
    <w:rsid w:val="003C1EFC"/>
    <w:rsid w:val="003C2E80"/>
    <w:rsid w:val="003C7C06"/>
    <w:rsid w:val="003D21B8"/>
    <w:rsid w:val="003D303B"/>
    <w:rsid w:val="003E33D5"/>
    <w:rsid w:val="003E6DD3"/>
    <w:rsid w:val="003F1AD1"/>
    <w:rsid w:val="003F2FE8"/>
    <w:rsid w:val="003F65CD"/>
    <w:rsid w:val="00406084"/>
    <w:rsid w:val="004064EF"/>
    <w:rsid w:val="00406594"/>
    <w:rsid w:val="00412B95"/>
    <w:rsid w:val="00440869"/>
    <w:rsid w:val="0044198C"/>
    <w:rsid w:val="0044241C"/>
    <w:rsid w:val="00447704"/>
    <w:rsid w:val="00452214"/>
    <w:rsid w:val="004561AB"/>
    <w:rsid w:val="004609C1"/>
    <w:rsid w:val="0046175A"/>
    <w:rsid w:val="00461D83"/>
    <w:rsid w:val="00462752"/>
    <w:rsid w:val="004720A1"/>
    <w:rsid w:val="00472173"/>
    <w:rsid w:val="00480BE1"/>
    <w:rsid w:val="004846F1"/>
    <w:rsid w:val="00485040"/>
    <w:rsid w:val="004A1E3B"/>
    <w:rsid w:val="004A2CE4"/>
    <w:rsid w:val="004A4B2D"/>
    <w:rsid w:val="004B2D04"/>
    <w:rsid w:val="004B6D95"/>
    <w:rsid w:val="004B6DBF"/>
    <w:rsid w:val="004C0C7E"/>
    <w:rsid w:val="004C35FC"/>
    <w:rsid w:val="004C58D0"/>
    <w:rsid w:val="004D1092"/>
    <w:rsid w:val="004D21BE"/>
    <w:rsid w:val="004D267A"/>
    <w:rsid w:val="004D2BE1"/>
    <w:rsid w:val="004D7508"/>
    <w:rsid w:val="004E2197"/>
    <w:rsid w:val="004E541E"/>
    <w:rsid w:val="004F0925"/>
    <w:rsid w:val="004F7BEE"/>
    <w:rsid w:val="00502988"/>
    <w:rsid w:val="005072C2"/>
    <w:rsid w:val="00530745"/>
    <w:rsid w:val="005329A7"/>
    <w:rsid w:val="00540789"/>
    <w:rsid w:val="00540BCF"/>
    <w:rsid w:val="005410AD"/>
    <w:rsid w:val="00543A60"/>
    <w:rsid w:val="00547095"/>
    <w:rsid w:val="00551B5A"/>
    <w:rsid w:val="0055632C"/>
    <w:rsid w:val="00557A17"/>
    <w:rsid w:val="005621F7"/>
    <w:rsid w:val="00566AE8"/>
    <w:rsid w:val="00573E57"/>
    <w:rsid w:val="005742CB"/>
    <w:rsid w:val="00583621"/>
    <w:rsid w:val="00584A44"/>
    <w:rsid w:val="005854B6"/>
    <w:rsid w:val="0059405F"/>
    <w:rsid w:val="005A1FC8"/>
    <w:rsid w:val="005B1BA7"/>
    <w:rsid w:val="005B419C"/>
    <w:rsid w:val="005D4522"/>
    <w:rsid w:val="005E3130"/>
    <w:rsid w:val="005E348E"/>
    <w:rsid w:val="005E3B08"/>
    <w:rsid w:val="005E575D"/>
    <w:rsid w:val="005E5C8B"/>
    <w:rsid w:val="005E6D82"/>
    <w:rsid w:val="005F3840"/>
    <w:rsid w:val="005F4F0F"/>
    <w:rsid w:val="00601441"/>
    <w:rsid w:val="00611EA5"/>
    <w:rsid w:val="00625F49"/>
    <w:rsid w:val="00636DAD"/>
    <w:rsid w:val="006379F5"/>
    <w:rsid w:val="00637B94"/>
    <w:rsid w:val="00641A26"/>
    <w:rsid w:val="0064357D"/>
    <w:rsid w:val="00644DD7"/>
    <w:rsid w:val="006469DE"/>
    <w:rsid w:val="00651517"/>
    <w:rsid w:val="00654D7D"/>
    <w:rsid w:val="006550FF"/>
    <w:rsid w:val="0065637C"/>
    <w:rsid w:val="0065698E"/>
    <w:rsid w:val="00662D14"/>
    <w:rsid w:val="0066395C"/>
    <w:rsid w:val="0066469D"/>
    <w:rsid w:val="00674D70"/>
    <w:rsid w:val="00680166"/>
    <w:rsid w:val="006812CA"/>
    <w:rsid w:val="006813F0"/>
    <w:rsid w:val="0068439D"/>
    <w:rsid w:val="00685A8D"/>
    <w:rsid w:val="006919F8"/>
    <w:rsid w:val="00691FE2"/>
    <w:rsid w:val="006955B9"/>
    <w:rsid w:val="006A0B78"/>
    <w:rsid w:val="006A4D6F"/>
    <w:rsid w:val="006A4F17"/>
    <w:rsid w:val="006A5411"/>
    <w:rsid w:val="006B33A6"/>
    <w:rsid w:val="006B6FFF"/>
    <w:rsid w:val="006C699C"/>
    <w:rsid w:val="006D7658"/>
    <w:rsid w:val="006D7B66"/>
    <w:rsid w:val="006E0150"/>
    <w:rsid w:val="006E7C47"/>
    <w:rsid w:val="006F2ADD"/>
    <w:rsid w:val="006F3656"/>
    <w:rsid w:val="007037FC"/>
    <w:rsid w:val="0070394B"/>
    <w:rsid w:val="0070415C"/>
    <w:rsid w:val="00704B39"/>
    <w:rsid w:val="007077D6"/>
    <w:rsid w:val="00711630"/>
    <w:rsid w:val="00727DC1"/>
    <w:rsid w:val="00733085"/>
    <w:rsid w:val="007333E5"/>
    <w:rsid w:val="00740799"/>
    <w:rsid w:val="0074097E"/>
    <w:rsid w:val="00740FFF"/>
    <w:rsid w:val="007467B8"/>
    <w:rsid w:val="007477E1"/>
    <w:rsid w:val="007630CA"/>
    <w:rsid w:val="00764D6A"/>
    <w:rsid w:val="00766AB2"/>
    <w:rsid w:val="007706F9"/>
    <w:rsid w:val="007772BD"/>
    <w:rsid w:val="00787C06"/>
    <w:rsid w:val="00790162"/>
    <w:rsid w:val="00790CBD"/>
    <w:rsid w:val="0079191A"/>
    <w:rsid w:val="00792264"/>
    <w:rsid w:val="0079350A"/>
    <w:rsid w:val="00795239"/>
    <w:rsid w:val="00797FA4"/>
    <w:rsid w:val="007A230E"/>
    <w:rsid w:val="007A5E5A"/>
    <w:rsid w:val="007B3C00"/>
    <w:rsid w:val="007B4535"/>
    <w:rsid w:val="007B4E38"/>
    <w:rsid w:val="007C7C74"/>
    <w:rsid w:val="007D2AC9"/>
    <w:rsid w:val="007D6A73"/>
    <w:rsid w:val="007E25D4"/>
    <w:rsid w:val="007E42C3"/>
    <w:rsid w:val="008003CB"/>
    <w:rsid w:val="00800E64"/>
    <w:rsid w:val="00805590"/>
    <w:rsid w:val="00807874"/>
    <w:rsid w:val="0081509D"/>
    <w:rsid w:val="008232B5"/>
    <w:rsid w:val="00826842"/>
    <w:rsid w:val="00833198"/>
    <w:rsid w:val="00834417"/>
    <w:rsid w:val="00834BA0"/>
    <w:rsid w:val="00837EBB"/>
    <w:rsid w:val="00844D66"/>
    <w:rsid w:val="00847F14"/>
    <w:rsid w:val="00860509"/>
    <w:rsid w:val="00860AFB"/>
    <w:rsid w:val="0087099E"/>
    <w:rsid w:val="00876B3F"/>
    <w:rsid w:val="008835B9"/>
    <w:rsid w:val="0089193C"/>
    <w:rsid w:val="008A21FB"/>
    <w:rsid w:val="008C3EF2"/>
    <w:rsid w:val="008C5C92"/>
    <w:rsid w:val="008C6BFD"/>
    <w:rsid w:val="008C719F"/>
    <w:rsid w:val="008C7760"/>
    <w:rsid w:val="008D1593"/>
    <w:rsid w:val="008D20E8"/>
    <w:rsid w:val="008D2595"/>
    <w:rsid w:val="008D633E"/>
    <w:rsid w:val="008E0497"/>
    <w:rsid w:val="008E07BD"/>
    <w:rsid w:val="008F6C3F"/>
    <w:rsid w:val="008F7196"/>
    <w:rsid w:val="008F7560"/>
    <w:rsid w:val="008F7C7E"/>
    <w:rsid w:val="00905573"/>
    <w:rsid w:val="00905681"/>
    <w:rsid w:val="00905F68"/>
    <w:rsid w:val="0091319B"/>
    <w:rsid w:val="00914D92"/>
    <w:rsid w:val="009160A2"/>
    <w:rsid w:val="00916DB8"/>
    <w:rsid w:val="0092064B"/>
    <w:rsid w:val="00923DDC"/>
    <w:rsid w:val="00924637"/>
    <w:rsid w:val="009306C3"/>
    <w:rsid w:val="009337C3"/>
    <w:rsid w:val="009340FA"/>
    <w:rsid w:val="00954CC2"/>
    <w:rsid w:val="00961291"/>
    <w:rsid w:val="0096549A"/>
    <w:rsid w:val="009654A8"/>
    <w:rsid w:val="00966A42"/>
    <w:rsid w:val="00966ED4"/>
    <w:rsid w:val="00967C38"/>
    <w:rsid w:val="00970EC1"/>
    <w:rsid w:val="00975C7E"/>
    <w:rsid w:val="00976ED6"/>
    <w:rsid w:val="00977A9E"/>
    <w:rsid w:val="009904E3"/>
    <w:rsid w:val="00994536"/>
    <w:rsid w:val="00995A9E"/>
    <w:rsid w:val="00996ED9"/>
    <w:rsid w:val="009A0FB3"/>
    <w:rsid w:val="009A1267"/>
    <w:rsid w:val="009A1A6D"/>
    <w:rsid w:val="009A3002"/>
    <w:rsid w:val="009B4BB2"/>
    <w:rsid w:val="009C0A95"/>
    <w:rsid w:val="009C0D0D"/>
    <w:rsid w:val="009C7F94"/>
    <w:rsid w:val="009D79BB"/>
    <w:rsid w:val="009E0085"/>
    <w:rsid w:val="009E3839"/>
    <w:rsid w:val="00A01BC7"/>
    <w:rsid w:val="00A0230C"/>
    <w:rsid w:val="00A0316E"/>
    <w:rsid w:val="00A263D6"/>
    <w:rsid w:val="00A31123"/>
    <w:rsid w:val="00A34127"/>
    <w:rsid w:val="00A34679"/>
    <w:rsid w:val="00A355B0"/>
    <w:rsid w:val="00A426AF"/>
    <w:rsid w:val="00A572CC"/>
    <w:rsid w:val="00A5757F"/>
    <w:rsid w:val="00A57883"/>
    <w:rsid w:val="00A63EB7"/>
    <w:rsid w:val="00A70E0A"/>
    <w:rsid w:val="00A726C6"/>
    <w:rsid w:val="00A75560"/>
    <w:rsid w:val="00A81BBF"/>
    <w:rsid w:val="00A8405A"/>
    <w:rsid w:val="00A84A49"/>
    <w:rsid w:val="00A87C7E"/>
    <w:rsid w:val="00A91249"/>
    <w:rsid w:val="00A94244"/>
    <w:rsid w:val="00A94568"/>
    <w:rsid w:val="00A96B69"/>
    <w:rsid w:val="00AB12BD"/>
    <w:rsid w:val="00AB1425"/>
    <w:rsid w:val="00AB2503"/>
    <w:rsid w:val="00AB28EF"/>
    <w:rsid w:val="00AC3177"/>
    <w:rsid w:val="00AC7075"/>
    <w:rsid w:val="00AD5EFB"/>
    <w:rsid w:val="00AE1E85"/>
    <w:rsid w:val="00AE20EA"/>
    <w:rsid w:val="00AE4984"/>
    <w:rsid w:val="00AE77FC"/>
    <w:rsid w:val="00B019A4"/>
    <w:rsid w:val="00B01D86"/>
    <w:rsid w:val="00B022DD"/>
    <w:rsid w:val="00B0332C"/>
    <w:rsid w:val="00B15FEB"/>
    <w:rsid w:val="00B17D1A"/>
    <w:rsid w:val="00B2185A"/>
    <w:rsid w:val="00B2269B"/>
    <w:rsid w:val="00B228DF"/>
    <w:rsid w:val="00B24883"/>
    <w:rsid w:val="00B25EB1"/>
    <w:rsid w:val="00B32639"/>
    <w:rsid w:val="00B32E02"/>
    <w:rsid w:val="00B43234"/>
    <w:rsid w:val="00B54504"/>
    <w:rsid w:val="00B55E2D"/>
    <w:rsid w:val="00B67C27"/>
    <w:rsid w:val="00B7680E"/>
    <w:rsid w:val="00B772F9"/>
    <w:rsid w:val="00B822FA"/>
    <w:rsid w:val="00B92971"/>
    <w:rsid w:val="00B937D1"/>
    <w:rsid w:val="00B93AA3"/>
    <w:rsid w:val="00B943E2"/>
    <w:rsid w:val="00B94F02"/>
    <w:rsid w:val="00BA0948"/>
    <w:rsid w:val="00BB000A"/>
    <w:rsid w:val="00BB39D7"/>
    <w:rsid w:val="00BB6B73"/>
    <w:rsid w:val="00BB7E8E"/>
    <w:rsid w:val="00BC1F6F"/>
    <w:rsid w:val="00BC34FD"/>
    <w:rsid w:val="00BD5C6F"/>
    <w:rsid w:val="00BD7EE1"/>
    <w:rsid w:val="00BE0495"/>
    <w:rsid w:val="00BE609E"/>
    <w:rsid w:val="00BF2E7E"/>
    <w:rsid w:val="00C032A8"/>
    <w:rsid w:val="00C05749"/>
    <w:rsid w:val="00C057D7"/>
    <w:rsid w:val="00C079D5"/>
    <w:rsid w:val="00C10A39"/>
    <w:rsid w:val="00C14E54"/>
    <w:rsid w:val="00C21FEE"/>
    <w:rsid w:val="00C254FC"/>
    <w:rsid w:val="00C261CC"/>
    <w:rsid w:val="00C301FB"/>
    <w:rsid w:val="00C352D7"/>
    <w:rsid w:val="00C46CA9"/>
    <w:rsid w:val="00C56F1D"/>
    <w:rsid w:val="00C67F76"/>
    <w:rsid w:val="00C74023"/>
    <w:rsid w:val="00C75712"/>
    <w:rsid w:val="00C83179"/>
    <w:rsid w:val="00C8474A"/>
    <w:rsid w:val="00C91B5F"/>
    <w:rsid w:val="00C92E49"/>
    <w:rsid w:val="00C96F86"/>
    <w:rsid w:val="00C977EF"/>
    <w:rsid w:val="00C97987"/>
    <w:rsid w:val="00CA0EFE"/>
    <w:rsid w:val="00CA1E98"/>
    <w:rsid w:val="00CA2F83"/>
    <w:rsid w:val="00CA4E44"/>
    <w:rsid w:val="00CA4F68"/>
    <w:rsid w:val="00CA61A7"/>
    <w:rsid w:val="00CA6BFA"/>
    <w:rsid w:val="00CA74B8"/>
    <w:rsid w:val="00CA793A"/>
    <w:rsid w:val="00CB7D09"/>
    <w:rsid w:val="00CC14EE"/>
    <w:rsid w:val="00CC2BDB"/>
    <w:rsid w:val="00CC3F12"/>
    <w:rsid w:val="00CC7EA7"/>
    <w:rsid w:val="00CD5E2F"/>
    <w:rsid w:val="00CD6680"/>
    <w:rsid w:val="00CD671D"/>
    <w:rsid w:val="00CE767F"/>
    <w:rsid w:val="00CF2298"/>
    <w:rsid w:val="00CF535E"/>
    <w:rsid w:val="00CF5AD5"/>
    <w:rsid w:val="00D06CBB"/>
    <w:rsid w:val="00D074B0"/>
    <w:rsid w:val="00D10000"/>
    <w:rsid w:val="00D17E4A"/>
    <w:rsid w:val="00D20F31"/>
    <w:rsid w:val="00D24C25"/>
    <w:rsid w:val="00D24DAE"/>
    <w:rsid w:val="00D273DD"/>
    <w:rsid w:val="00D32119"/>
    <w:rsid w:val="00D37868"/>
    <w:rsid w:val="00D401A8"/>
    <w:rsid w:val="00D4112C"/>
    <w:rsid w:val="00D45759"/>
    <w:rsid w:val="00D52FB1"/>
    <w:rsid w:val="00D56D39"/>
    <w:rsid w:val="00D573C7"/>
    <w:rsid w:val="00D607E0"/>
    <w:rsid w:val="00D74AA9"/>
    <w:rsid w:val="00D75F8A"/>
    <w:rsid w:val="00D83FAE"/>
    <w:rsid w:val="00D864AC"/>
    <w:rsid w:val="00D875F9"/>
    <w:rsid w:val="00D90E61"/>
    <w:rsid w:val="00D93DE7"/>
    <w:rsid w:val="00DA30D8"/>
    <w:rsid w:val="00DA3C15"/>
    <w:rsid w:val="00DA44E5"/>
    <w:rsid w:val="00DB1730"/>
    <w:rsid w:val="00DB43F7"/>
    <w:rsid w:val="00DB7639"/>
    <w:rsid w:val="00DC1FB3"/>
    <w:rsid w:val="00DC7F5E"/>
    <w:rsid w:val="00DD220E"/>
    <w:rsid w:val="00DE203E"/>
    <w:rsid w:val="00DE5B6D"/>
    <w:rsid w:val="00DF4093"/>
    <w:rsid w:val="00DF6656"/>
    <w:rsid w:val="00E020D3"/>
    <w:rsid w:val="00E072BC"/>
    <w:rsid w:val="00E11751"/>
    <w:rsid w:val="00E15037"/>
    <w:rsid w:val="00E1673C"/>
    <w:rsid w:val="00E1731C"/>
    <w:rsid w:val="00E22F76"/>
    <w:rsid w:val="00E33BA5"/>
    <w:rsid w:val="00E358DF"/>
    <w:rsid w:val="00E4176A"/>
    <w:rsid w:val="00E4185E"/>
    <w:rsid w:val="00E567BA"/>
    <w:rsid w:val="00E6256C"/>
    <w:rsid w:val="00E67406"/>
    <w:rsid w:val="00E677CF"/>
    <w:rsid w:val="00E757B6"/>
    <w:rsid w:val="00E779C8"/>
    <w:rsid w:val="00E85270"/>
    <w:rsid w:val="00E8551E"/>
    <w:rsid w:val="00E92B0B"/>
    <w:rsid w:val="00E93698"/>
    <w:rsid w:val="00E964EF"/>
    <w:rsid w:val="00EA0DCE"/>
    <w:rsid w:val="00EA2266"/>
    <w:rsid w:val="00EA6121"/>
    <w:rsid w:val="00EB1321"/>
    <w:rsid w:val="00EB2ED6"/>
    <w:rsid w:val="00EB3F14"/>
    <w:rsid w:val="00EB5E66"/>
    <w:rsid w:val="00EC0AC1"/>
    <w:rsid w:val="00EC1C15"/>
    <w:rsid w:val="00EC3A41"/>
    <w:rsid w:val="00EC53DB"/>
    <w:rsid w:val="00EC65BF"/>
    <w:rsid w:val="00ED1285"/>
    <w:rsid w:val="00ED7E23"/>
    <w:rsid w:val="00ED7E92"/>
    <w:rsid w:val="00EE1911"/>
    <w:rsid w:val="00F02104"/>
    <w:rsid w:val="00F03AA3"/>
    <w:rsid w:val="00F044C9"/>
    <w:rsid w:val="00F10142"/>
    <w:rsid w:val="00F12436"/>
    <w:rsid w:val="00F1336C"/>
    <w:rsid w:val="00F210B6"/>
    <w:rsid w:val="00F271D7"/>
    <w:rsid w:val="00F55BA2"/>
    <w:rsid w:val="00F6323E"/>
    <w:rsid w:val="00F7169C"/>
    <w:rsid w:val="00F73DC6"/>
    <w:rsid w:val="00F840C3"/>
    <w:rsid w:val="00F85DC2"/>
    <w:rsid w:val="00F86AE5"/>
    <w:rsid w:val="00F91842"/>
    <w:rsid w:val="00F92993"/>
    <w:rsid w:val="00F92CBB"/>
    <w:rsid w:val="00F93755"/>
    <w:rsid w:val="00F93DB5"/>
    <w:rsid w:val="00FA0098"/>
    <w:rsid w:val="00FA1A4B"/>
    <w:rsid w:val="00FA1EFF"/>
    <w:rsid w:val="00FA523A"/>
    <w:rsid w:val="00FA7FA1"/>
    <w:rsid w:val="00FB0650"/>
    <w:rsid w:val="00FB0977"/>
    <w:rsid w:val="00FB5B89"/>
    <w:rsid w:val="00FD138E"/>
    <w:rsid w:val="00FD5062"/>
    <w:rsid w:val="00FE0F66"/>
    <w:rsid w:val="00FE3B03"/>
    <w:rsid w:val="00FE4902"/>
    <w:rsid w:val="00FE6011"/>
    <w:rsid w:val="00FF2128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942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footer" w:locked="true" w:semiHidden="false" w:unhideWhenUsed="false"/>
    <w:lsdException w:name="caption" w:locked="true" w:uiPriority="0" w:qFormat="true"/>
    <w:lsdException w:name="page number" w:locked="true" w:uiPriority="0" w:semiHidden="false" w:unhideWhenUsed="fals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No List" w:locked="true" w:semiHidden="false" w:unhideWhenUsed="false"/>
    <w:lsdException w:name="Balloon Text" w:locked="true" w:semiHidden="false" w:unhideWhenUsed="false"/>
    <w:lsdException w:name="Table Grid" w:locked="true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D21B8"/>
    <w:pPr>
      <w:spacing w:after="200" w:line="276" w:lineRule="auto"/>
    </w:pPr>
    <w:rPr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1336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rsid w:val="00F10142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TekstbaloniaChar" w:customStyle="true">
    <w:name w:val="Tekst balončića Char"/>
    <w:basedOn w:val="Zadanifontodlomka"/>
    <w:link w:val="Tekstbalonia"/>
    <w:uiPriority w:val="99"/>
    <w:locked/>
    <w:rsid w:val="00F10142"/>
    <w:rPr>
      <w:rFonts w:ascii="Tahoma" w:hAnsi="Tahoma" w:cs="Times New Roman"/>
      <w:sz w:val="16"/>
    </w:rPr>
  </w:style>
  <w:style w:type="paragraph" w:styleId="Odlomakpopisa1" w:customStyle="true">
    <w:name w:val="Odlomak popisa1"/>
    <w:basedOn w:val="Normal"/>
    <w:uiPriority w:val="99"/>
    <w:rsid w:val="00F10142"/>
    <w:pPr>
      <w:spacing w:after="0" w:line="240" w:lineRule="auto"/>
      <w:ind w:left="708"/>
    </w:pPr>
    <w:rPr>
      <w:rFonts w:ascii="Times New Roman" w:hAnsi="Times New Roman" w:eastAsia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99"/>
    <w:locked/>
    <w:rsid w:val="00F10142"/>
    <w:rPr>
      <w:rFonts w:ascii="Times New Roman" w:hAnsi="Times New Roman" w:eastAsia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F1014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styleId="PodnojeChar" w:customStyle="true">
    <w:name w:val="Podnožje Char"/>
    <w:basedOn w:val="Zadanifontodlomka"/>
    <w:link w:val="Podnoje"/>
    <w:uiPriority w:val="99"/>
    <w:locked/>
    <w:rsid w:val="00F10142"/>
    <w:rPr>
      <w:rFonts w:ascii="Times New Roman" w:hAnsi="Times New Roman" w:cs="Times New Roman"/>
      <w:sz w:val="24"/>
    </w:rPr>
  </w:style>
  <w:style w:type="character" w:styleId="Brojstranice">
    <w:name w:val="page number"/>
    <w:basedOn w:val="Zadanifontodlomka"/>
    <w:uiPriority w:val="99"/>
    <w:rsid w:val="00F10142"/>
    <w:rPr>
      <w:rFonts w:cs="Times New Roman"/>
    </w:rPr>
  </w:style>
  <w:style w:type="paragraph" w:styleId="Zaglavlje">
    <w:name w:val="header"/>
    <w:basedOn w:val="Normal"/>
    <w:link w:val="ZaglavljeChar"/>
    <w:uiPriority w:val="99"/>
    <w:rsid w:val="00954CC2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type="paragraph" w:styleId="Revizija">
    <w:name w:val="Revision"/>
    <w:hidden/>
    <w:uiPriority w:val="99"/>
    <w:semiHidden/>
    <w:rsid w:val="007D6A73"/>
    <w:rPr>
      <w:lang w:val="hr-HR"/>
    </w:rPr>
  </w:style>
  <w:style w:type="paragraph" w:styleId="Bezproreda">
    <w:name w:val="No Spacing"/>
    <w:uiPriority w:val="1"/>
    <w:qFormat/>
    <w:rsid w:val="007B4E38"/>
    <w:rPr>
      <w:lang w:val="hr-HR"/>
    </w:rPr>
  </w:style>
  <w:style w:type="numbering" w:styleId="Bezpopisa1" w:customStyle="true">
    <w:name w:val="Bez popisa1"/>
    <w:next w:val="Bezpopisa"/>
    <w:uiPriority w:val="99"/>
    <w:semiHidden/>
    <w:unhideWhenUsed/>
    <w:rsid w:val="00B022DD"/>
  </w:style>
  <w:style w:type="character" w:styleId="Hiperveza">
    <w:name w:val="Hyperlink"/>
    <w:basedOn w:val="Zadanifontodlomka"/>
    <w:uiPriority w:val="99"/>
    <w:semiHidden/>
    <w:unhideWhenUsed/>
    <w:rsid w:val="00B022DD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B022DD"/>
    <w:rPr>
      <w:color w:val="954F72"/>
      <w:u w:val="single"/>
    </w:rPr>
  </w:style>
  <w:style w:type="paragraph" w:styleId="xl65" w:customStyle="true">
    <w:name w:val="xl65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6" w:customStyle="true">
    <w:name w:val="xl66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7" w:customStyle="true">
    <w:name w:val="xl67"/>
    <w:basedOn w:val="Normal"/>
    <w:rsid w:val="00B022DD"/>
    <w:pP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8" w:customStyle="true">
    <w:name w:val="xl68"/>
    <w:basedOn w:val="Normal"/>
    <w:rsid w:val="00B022D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69" w:customStyle="true">
    <w:name w:val="xl69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0" w:customStyle="true">
    <w:name w:val="xl70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1" w:customStyle="true">
    <w:name w:val="xl71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2" w:customStyle="true">
    <w:name w:val="xl72"/>
    <w:basedOn w:val="Normal"/>
    <w:rsid w:val="00B022D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3" w:customStyle="true">
    <w:name w:val="xl73"/>
    <w:basedOn w:val="Normal"/>
    <w:rsid w:val="00B022DD"/>
    <w:pP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4" w:customStyle="true">
    <w:name w:val="xl74"/>
    <w:basedOn w:val="Normal"/>
    <w:rsid w:val="00B022D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75" w:customStyle="true">
    <w:name w:val="xl75"/>
    <w:basedOn w:val="Normal"/>
    <w:rsid w:val="00B022D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numbering" w:styleId="Bezpopisa2" w:customStyle="true">
    <w:name w:val="Bez popisa2"/>
    <w:next w:val="Bezpopisa"/>
    <w:uiPriority w:val="99"/>
    <w:semiHidden/>
    <w:unhideWhenUsed/>
    <w:rsid w:val="00B022DD"/>
  </w:style>
  <w:style w:type="paragraph" w:styleId="xl63" w:customStyle="true">
    <w:name w:val="xl63"/>
    <w:basedOn w:val="Normal"/>
    <w:rsid w:val="00ED7E23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5B3D7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4" w:customStyle="true">
    <w:name w:val="xl64"/>
    <w:basedOn w:val="Normal"/>
    <w:rsid w:val="00ED7E23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5B3D7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76" w:customStyle="true">
    <w:name w:val="xl76"/>
    <w:basedOn w:val="Normal"/>
    <w:rsid w:val="00ED7E23"/>
    <w:pP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7" w:customStyle="true">
    <w:name w:val="xl77"/>
    <w:basedOn w:val="Normal"/>
    <w:rsid w:val="00ED7E23"/>
    <w:pP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8" w:customStyle="true">
    <w:name w:val="xl78"/>
    <w:basedOn w:val="Normal"/>
    <w:rsid w:val="00ED7E23"/>
    <w:pPr>
      <w:shd w:val="clear" w:color="000000" w:fill="FFFFFF"/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9" w:customStyle="true">
    <w:name w:val="xl79"/>
    <w:basedOn w:val="Normal"/>
    <w:rsid w:val="00ED7E23"/>
    <w:pP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0" w:customStyle="true">
    <w:name w:val="xl80"/>
    <w:basedOn w:val="Normal"/>
    <w:rsid w:val="00ED7E23"/>
    <w:pPr>
      <w:shd w:val="clear" w:color="000000" w:fill="FFFFFF"/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81" w:customStyle="true">
    <w:name w:val="xl81"/>
    <w:basedOn w:val="Normal"/>
    <w:rsid w:val="00ED7E23"/>
    <w:pP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2" w:customStyle="true">
    <w:name w:val="xl82"/>
    <w:basedOn w:val="Normal"/>
    <w:rsid w:val="00ED7E23"/>
    <w:pP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3" w:customStyle="true">
    <w:name w:val="xl83"/>
    <w:basedOn w:val="Normal"/>
    <w:rsid w:val="00ED7E23"/>
    <w:pPr>
      <w:shd w:val="clear" w:color="000000" w:fill="FFFFFF"/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numbering" w:styleId="Bezpopisa3" w:customStyle="true">
    <w:name w:val="Bez popisa3"/>
    <w:next w:val="Bezpopisa"/>
    <w:uiPriority w:val="99"/>
    <w:semiHidden/>
    <w:unhideWhenUsed/>
    <w:rsid w:val="008C7760"/>
  </w:style>
  <w:style w:type="paragraph" w:styleId="msonormal0" w:customStyle="true">
    <w:name w:val="msonormal"/>
    <w:basedOn w:val="Normal"/>
    <w:rsid w:val="008C7760"/>
    <w:pPr>
      <w:spacing w:before="100" w:beforeAutospacing="true" w:after="100" w:afterAutospacing="true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paragraph" w:styleId="xl84" w:customStyle="true">
    <w:name w:val="xl84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85" w:customStyle="true">
    <w:name w:val="xl85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 w:line="240" w:lineRule="auto"/>
      <w:jc w:val="right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86" w:customStyle="true">
    <w:name w:val="xl86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 w:line="240" w:lineRule="auto"/>
      <w:jc w:val="right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87" w:customStyle="true">
    <w:name w:val="xl87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 w:line="240" w:lineRule="auto"/>
    </w:pPr>
    <w:rPr>
      <w:rFonts w:ascii="Times New Roman" w:hAnsi="Times New Roman" w:eastAsia="Times New Roman"/>
      <w:sz w:val="18"/>
      <w:szCs w:val="18"/>
      <w:lang w:val="en-US"/>
    </w:rPr>
  </w:style>
  <w:style w:type="paragraph" w:styleId="xl88" w:customStyle="true">
    <w:name w:val="xl88"/>
    <w:basedOn w:val="Normal"/>
    <w:rsid w:val="008C7760"/>
    <w:pP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89" w:customStyle="true">
    <w:name w:val="xl89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90" w:customStyle="true">
    <w:name w:val="xl90"/>
    <w:basedOn w:val="Normal"/>
    <w:rsid w:val="008C7760"/>
    <w:pP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91" w:customStyle="true">
    <w:name w:val="xl91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paragraph" w:styleId="xl92" w:customStyle="true">
    <w:name w:val="xl92"/>
    <w:basedOn w:val="Normal"/>
    <w:rsid w:val="008C77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ascii="Times New Roman" w:hAnsi="Times New Roman" w:eastAsia="Times New Roman"/>
      <w:sz w:val="18"/>
      <w:szCs w:val="18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3C1EF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1EF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1EFC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1EF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1EF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footer" w:semiHidden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No List" w:semiHidden="0" w:unhideWhenUsed="0"/>
    <w:lsdException w:locked="1" w:name="Balloon Text" w:semiHidden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1B8"/>
    <w:pPr>
      <w:spacing w:after="200" w:line="276" w:lineRule="auto"/>
    </w:pPr>
    <w:rPr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pPr>
      <w:spacing w:after="0" w:line="240" w:lineRule="auto"/>
    </w:pPr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ascii="Tahoma" w:cs="Times New Roman" w:hAnsi="Tahoma"/>
      <w:sz w:val="16"/>
    </w:rPr>
  </w:style>
  <w:style w:customStyle="1" w:styleId="Odlomakpopisa1" w:type="paragraph">
    <w:name w:val="Odlomak popisa1"/>
    <w:basedOn w:val="Normal"/>
    <w:uiPriority w:val="99"/>
    <w:rsid w:val="00F10142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locked/>
    <w:rsid w:val="00F10142"/>
    <w:rPr>
      <w:rFonts w:ascii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F10142"/>
    <w:rPr>
      <w:rFonts w:ascii="Times New Roman" w:cs="Times New Roman" w:hAns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customStyle="1" w:styleId="Bezpopisa1" w:type="numbering">
    <w:name w:val="Bez popisa1"/>
    <w:next w:val="Bezpopisa"/>
    <w:uiPriority w:val="99"/>
    <w:semiHidden/>
    <w:unhideWhenUsed/>
    <w:rsid w:val="00B022DD"/>
  </w:style>
  <w:style w:styleId="Hiperveza" w:type="character">
    <w:name w:val="Hyperlink"/>
    <w:basedOn w:val="Zadanifontodlomka"/>
    <w:uiPriority w:val="99"/>
    <w:semiHidden/>
    <w:unhideWhenUsed/>
    <w:rsid w:val="00B022D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B022DD"/>
    <w:rPr>
      <w:color w:val="954F72"/>
      <w:u w:val="single"/>
    </w:rPr>
  </w:style>
  <w:style w:customStyle="1" w:styleId="xl65" w:type="paragraph">
    <w:name w:val="xl65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B022DD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B022DD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B022DD"/>
  </w:style>
  <w:style w:customStyle="1" w:styleId="xl63" w:type="paragraph">
    <w:name w:val="xl63"/>
    <w:basedOn w:val="Normal"/>
    <w:rsid w:val="00ED7E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5B3D7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4" w:type="paragraph">
    <w:name w:val="xl64"/>
    <w:basedOn w:val="Normal"/>
    <w:rsid w:val="00ED7E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5B3D7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ED7E23"/>
    <w:pP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7" w:type="paragraph">
    <w:name w:val="xl77"/>
    <w:basedOn w:val="Normal"/>
    <w:rsid w:val="00ED7E23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8" w:type="paragraph">
    <w:name w:val="xl78"/>
    <w:basedOn w:val="Normal"/>
    <w:rsid w:val="00ED7E23"/>
    <w:pP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9" w:type="paragraph">
    <w:name w:val="xl79"/>
    <w:basedOn w:val="Normal"/>
    <w:rsid w:val="00ED7E23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0" w:type="paragraph">
    <w:name w:val="xl80"/>
    <w:basedOn w:val="Normal"/>
    <w:rsid w:val="00ED7E23"/>
    <w:pPr>
      <w:shd w:color="000000" w:fill="FFFFFF" w:val="clear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1" w:type="paragraph">
    <w:name w:val="xl81"/>
    <w:basedOn w:val="Normal"/>
    <w:rsid w:val="00ED7E23"/>
    <w:pP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2" w:type="paragraph">
    <w:name w:val="xl82"/>
    <w:basedOn w:val="Normal"/>
    <w:rsid w:val="00ED7E23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3" w:type="paragraph">
    <w:name w:val="xl83"/>
    <w:basedOn w:val="Normal"/>
    <w:rsid w:val="00ED7E23"/>
    <w:pP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8C7760"/>
  </w:style>
  <w:style w:customStyle="1" w:styleId="msonormal0" w:type="paragraph">
    <w:name w:val="msonormal"/>
    <w:basedOn w:val="Normal"/>
    <w:rsid w:val="008C7760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customStyle="1" w:styleId="xl84" w:type="paragraph">
    <w:name w:val="xl84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5" w:type="paragraph">
    <w:name w:val="xl85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6" w:type="paragraph">
    <w:name w:val="xl86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7" w:type="paragraph">
    <w:name w:val="xl87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8"/>
      <w:szCs w:val="18"/>
      <w:lang w:val="en-US"/>
    </w:rPr>
  </w:style>
  <w:style w:customStyle="1" w:styleId="xl88" w:type="paragraph">
    <w:name w:val="xl88"/>
    <w:basedOn w:val="Normal"/>
    <w:rsid w:val="008C7760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9" w:type="paragraph">
    <w:name w:val="xl89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0" w:type="paragraph">
    <w:name w:val="xl90"/>
    <w:basedOn w:val="Normal"/>
    <w:rsid w:val="008C7760"/>
    <w:pP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1" w:type="paragraph">
    <w:name w:val="xl91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2" w:type="paragraph">
    <w:name w:val="xl92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C1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E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EF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E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E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174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531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6639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476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495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srpnja 2020.</izvorni_sadrzaj>
    <derivirana_varijabla naziv="DomainObject.StvarniPocetakDatum_1">15. srpnja 2020.</derivirana_varijabla>
  </DomainObject.StvarniPocetakDatum>
  <DomainObject.StvarniZavrsetakDatum>
    <izvorni_sadrzaj>15. srpnja 2020.</izvorni_sadrzaj>
    <derivirana_varijabla naziv="DomainObject.StvarniZavrsetakDatum_1">15. srpnja 2020.</derivirana_varijabla>
  </DomainObject.StvarniZavrsetakDatum>
  <DomainObject.PlaniraniZavrsetakDatum>
    <izvorni_sadrzaj>15. srpnja 2020.</izvorni_sadrzaj>
    <derivirana_varijabla naziv="DomainObject.PlaniraniZavrsetakDatum_1">15. srpnja 2020.</derivirana_varijabla>
  </DomainObject.PlaniraniZavrsetakDatum>
  <DomainObject.PlaniraniPocetakDatum>
    <izvorni_sadrzaj>15. srpnja 2020.</izvorni_sadrzaj>
    <derivirana_varijabla naziv="DomainObject.PlaniraniPocetakDatum_1">15. srpnja 2020.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srpnja 2020.</izvorni_sadrzaj>
    <derivirana_varijabla naziv="DomainObject.Zapisnik.DatumKreiranja_1">15.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St-50/2020-16</izvorni_sadrzaj>
    <derivirana_varijabla naziv="DomainObject.Zapisnik.Oznaka_1">St-50/2020-16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2020.</izvorni_sadrzaj>
    <derivirana_varijabla naziv="DomainObject.Predmet.DatumOsnivanja_1">3.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St-50/2020</izvorni_sadrzaj>
    <derivirana_varijabla naziv="DomainObject.Predmet.OznakaBroj_1">St-50/2020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CASH HOLDINGS d.o.o. za djelatnost turističke agencije</izvorni_sadrzaj>
    <derivirana_varijabla naziv="DomainObject.Predmet.StrankaFormated_1">  CASH HOLDINGS d.o.o. za djelatnost turističke agencije</derivirana_varijabla>
  </DomainObject.Predmet.StrankaFormated>
  <DomainObject.Predmet.StrankaFormatedOIB>
    <izvorni_sadrzaj>  CASH HOLDINGS d.o.o. za djelatnost turističke agencije, OIB 31382410398</izvorni_sadrzaj>
    <derivirana_varijabla naziv="DomainObject.Predmet.StrankaFormatedOIB_1">  CASH HOLDINGS d.o.o. za djelatnost turističke agencije, OIB 31382410398</derivirana_varijabla>
  </DomainObject.Predmet.StrankaFormatedOIB>
  <DomainObject.Predmet.StrankaFormatedWithAdress>
    <izvorni_sadrzaj> CASH HOLDINGS d.o.o. za djelatnost turističke agencije, Frankopanska 21, 23210 Pakoštane</izvorni_sadrzaj>
    <derivirana_varijabla naziv="DomainObject.Predmet.StrankaFormatedWithAdress_1"> CASH HOLDINGS d.o.o. za djelatnost turističke agencije, Frankopanska 21, 23210 Pakoštane</derivirana_varijabla>
  </DomainObject.Predmet.StrankaFormatedWithAdress>
  <DomainObject.Predmet.StrankaFormatedWithAdressOIB>
    <izvorni_sadrzaj> CASH HOLDINGS d.o.o. za djelatnost turističke agencije, OIB 31382410398, Frankopanska 21, 23210 Pakoštane</izvorni_sadrzaj>
    <derivirana_varijabla naziv="DomainObject.Predmet.StrankaFormatedWithAdressOIB_1"> CASH HOLDINGS d.o.o. za djelatnost turističke agencije, OIB 31382410398, Frankopanska 21, 23210 Pakoštane</derivirana_varijabla>
  </DomainObject.Predmet.StrankaFormatedWithAdressOIB>
  <DomainObject.Predmet.StrankaWithAdress>
    <izvorni_sadrzaj>CASH HOLDINGS d.o.o. za djelatnost turističke agencije Frankopanska 21,23210 Pakoštane</izvorni_sadrzaj>
    <derivirana_varijabla naziv="DomainObject.Predmet.StrankaWithAdress_1">CASH HOLDINGS d.o.o. za djelatnost turističke agencije Frankopanska 21,23210 Pakoštane</derivirana_varijabla>
  </DomainObject.Predmet.StrankaWithAdress>
  <DomainObject.Predmet.StrankaWithAdressOIB>
    <izvorni_sadrzaj>CASH HOLDINGS d.o.o. za djelatnost turističke agencije, OIB 31382410398, Frankopanska 21,23210 Pakoštane</izvorni_sadrzaj>
    <derivirana_varijabla naziv="DomainObject.Predmet.StrankaWithAdressOIB_1">CASH HOLDINGS d.o.o. za djelatnost turističke agencije, OIB 31382410398, Frankopanska 21,23210 Pakoštane</derivirana_varijabla>
  </DomainObject.Predmet.StrankaWithAdressOIB>
  <DomainObject.Predmet.StrankaNazivFormated>
    <izvorni_sadrzaj>CASH HOLDINGS d.o.o. za djelatnost turističke agencije</izvorni_sadrzaj>
    <derivirana_varijabla naziv="DomainObject.Predmet.StrankaNazivFormated_1">CASH HOLDINGS d.o.o. za djelatnost turističke agencije</derivirana_varijabla>
  </DomainObject.Predmet.StrankaNazivFormated>
  <DomainObject.Predmet.StrankaNazivFormatedOIB>
    <izvorni_sadrzaj>CASH HOLDINGS d.o.o. za djelatnost turističke agencije, OIB 31382410398</izvorni_sadrzaj>
    <derivirana_varijabla naziv="DomainObject.Predmet.StrankaNazivFormatedOIB_1">CASH HOLDINGS d.o.o. za djelatnost turističke agencije, OIB 31382410398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CASH HOLDINGS d.o.o. za djelatnost turističke agencije</item>
    </izvorni_sadrzaj>
    <derivirana_varijabla naziv="DomainObject.Predmet.StrankaListFormated_1">
      <item>CASH HOLDINGS d.o.o. za djelatnost turističke agencije</item>
    </derivirana_varijabla>
  </DomainObject.Predmet.StrankaListFormated>
  <DomainObject.Predmet.StrankaListFormatedOIB>
    <izvorni_sadrzaj>
      <item>CASH HOLDINGS d.o.o. za djelatnost turističke agencije, OIB 31382410398</item>
    </izvorni_sadrzaj>
    <derivirana_varijabla naziv="DomainObject.Predmet.StrankaListFormatedOIB_1">
      <item>CASH HOLDINGS d.o.o. za djelatnost turističke agencije, OIB 31382410398</item>
    </derivirana_varijabla>
  </DomainObject.Predmet.StrankaListFormatedOIB>
  <DomainObject.Predmet.StrankaListFormatedWithAdress>
    <izvorni_sadrzaj>
      <item>CASH HOLDINGS d.o.o. za djelatnost turističke agencije, Frankopanska 21, 23210 Pakoštane</item>
    </izvorni_sadrzaj>
    <derivirana_varijabla naziv="DomainObject.Predmet.StrankaListFormatedWithAdress_1">
      <item>CASH HOLDINGS d.o.o. za djelatnost turističke agencije, Frankopanska 21, 23210 Pakoštane</item>
    </derivirana_varijabla>
  </DomainObject.Predmet.StrankaListFormatedWithAdress>
  <DomainObject.Predmet.StrankaListFormatedWithAdressOIB>
    <izvorni_sadrzaj>
      <item>CASH HOLDINGS d.o.o. za djelatnost turističke agencije, OIB 31382410398, Frankopanska 21, 23210 Pakoštane</item>
    </izvorni_sadrzaj>
    <derivirana_varijabla naziv="DomainObject.Predmet.StrankaListFormatedWithAdressOIB_1">
      <item>CASH HOLDINGS d.o.o. za djelatnost turističke agencije, OIB 31382410398, Frankopanska 21, 23210 Pakoštane</item>
    </derivirana_varijabla>
  </DomainObject.Predmet.StrankaListFormatedWithAdressOIB>
  <DomainObject.Predmet.StrankaListNazivFormated>
    <izvorni_sadrzaj>
      <item>CASH HOLDINGS d.o.o. za djelatnost turističke agencije</item>
    </izvorni_sadrzaj>
    <derivirana_varijabla naziv="DomainObject.Predmet.StrankaListNazivFormated_1">
      <item>CASH HOLDINGS d.o.o. za djelatnost turističke agencije</item>
    </derivirana_varijabla>
  </DomainObject.Predmet.StrankaListNazivFormated>
  <DomainObject.Predmet.StrankaListNazivFormatedOIB>
    <izvorni_sadrzaj>
      <item>CASH HOLDINGS d.o.o. za djelatnost turističke agencije, OIB 31382410398</item>
    </izvorni_sadrzaj>
    <derivirana_varijabla naziv="DomainObject.Predmet.StrankaListNazivFormatedOIB_1">
      <item>CASH HOLDINGS d.o.o. za djelatnost turističke agencije, OIB 31382410398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srpnja 2020.</izvorni_sadrzaj>
    <derivirana_varijabla naziv="DomainObject.Datum_1">15. srpnja 2020.</derivirana_varijabla>
  </DomainObject.Datum>
  <DomainObject.PoslovniBrojDokumenta>
    <izvorni_sadrzaj>St-50/2020-16</izvorni_sadrzaj>
    <derivirana_varijabla naziv="DomainObject.PoslovniBrojDokumenta_1">St-50/2020-16</derivirana_varijabla>
  </DomainObject.PoslovniBrojDokumenta>
  <DomainObject.Predmet.StrankaIDrugi>
    <izvorni_sadrzaj>CASH HOLDINGS d.o.o. za djelatnost turističke agencije</izvorni_sadrzaj>
    <derivirana_varijabla naziv="DomainObject.Predmet.StrankaIDrugi_1">CASH HOLDINGS d.o.o. za djelatnost turističke agencije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CASH HOLDINGS d.o.o. za djelatnost turističke agencije, OIB 31382410398, Frankopanska 21, 23210 Pakoštane</izvorni_sadrzaj>
    <derivirana_varijabla naziv="DomainObject.Predmet.StrankaIDrugiAdressOIB_1">CASH HOLDINGS d.o.o. za djelatnost turističke agencije, OIB 31382410398, Frankopanska 21, 23210 Pakoštane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CASH HOLDINGS d.o.o. za djelatnost turističke agencije</item>
    </izvorni_sadrzaj>
    <derivirana_varijabla naziv="DomainObject.Predmet.SudioniciListNaziv_1">
      <item>CASH HOLDINGS d.o.o. za djelatnost turističke agencije</item>
    </derivirana_varijabla>
  </DomainObject.Predmet.SudioniciListNaziv>
  <DomainObject.Predmet.SudioniciListAdressOIB>
    <izvorni_sadrzaj>
      <item>CASH HOLDINGS d.o.o. za djelatnost turističke agencije, OIB 31382410398, Frankopanska 21,23210 Pakoštane</item>
    </izvorni_sadrzaj>
    <derivirana_varijabla naziv="DomainObject.Predmet.SudioniciListAdressOIB_1">
      <item>CASH HOLDINGS d.o.o. za djelatnost turističke agencije, OIB 31382410398, Frankopanska 21,23210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31382410398</item>
    </izvorni_sadrzaj>
    <derivirana_varijabla naziv="DomainObject.Predmet.SudioniciListNazivOIB_1">
      <item>, OIB 31382410398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veljače 2020.</izvorni_sadrzaj>
    <derivirana_varijabla naziv="DomainObject.Predmet.DatumPocetkaProcesa_1">3.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E811EB-5794-4EBA-93AD-7B42DA923F1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14</properties:Pages>
  <properties:Words>2597</properties:Words>
  <properties:Characters>15391</properties:Characters>
  <properties:Lines>2859</properties:Lines>
  <properties:Paragraphs>561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2020-07-15T06:55:00Z</dcterms:created>
  <dc:creator>Milunka</dc:creator>
  <cp:lastModifiedBy>Ante Rubelj</cp:lastModifiedBy>
  <cp:lastPrinted>2019-04-30T06:43:00Z</cp:lastPrinted>
  <dcterms:modified xmlns:xsi="http://www.w3.org/2001/XMLSchema-instance" xsi:type="dcterms:W3CDTF">2020-07-15T11:27:00Z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St-50/2020-16 / Zapisnik - Ročište radi ispitivanja tražbina (1St -50-20 ispitno ročište 15.7.2020.docx)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14</vt:i4>
  </prop:property>
</prop:Properties>
</file>